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41A8" w:rsidRPr="0065216C" w:rsidRDefault="00FD41A8" w:rsidP="00D0389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Questionario compilato dall’intervistatore</w:t>
      </w:r>
    </w:p>
    <w:p w:rsidR="00FD41A8" w:rsidRPr="0065216C" w:rsidRDefault="00FD41A8" w:rsidP="00D03895">
      <w:pPr>
        <w:jc w:val="center"/>
        <w:rPr>
          <w:b/>
          <w:sz w:val="28"/>
          <w:szCs w:val="28"/>
        </w:rPr>
      </w:pPr>
      <w:r w:rsidRPr="0065216C">
        <w:rPr>
          <w:b/>
          <w:sz w:val="28"/>
          <w:szCs w:val="28"/>
        </w:rPr>
        <w:t>Costruzione profilo</w:t>
      </w:r>
    </w:p>
    <w:p w:rsidR="00FD41A8" w:rsidRDefault="00FD41A8" w:rsidP="00D03895">
      <w:pPr>
        <w:jc w:val="both"/>
      </w:pPr>
    </w:p>
    <w:p w:rsidR="00FD41A8" w:rsidRDefault="00FD41A8" w:rsidP="00D03895">
      <w:pPr>
        <w:jc w:val="both"/>
      </w:pPr>
    </w:p>
    <w:p w:rsidR="00FD41A8" w:rsidRDefault="00FD41A8" w:rsidP="00D03895">
      <w:pPr>
        <w:jc w:val="both"/>
      </w:pPr>
    </w:p>
    <w:p w:rsidR="00FD41A8" w:rsidRDefault="00FD41A8" w:rsidP="00D03895">
      <w:pPr>
        <w:jc w:val="both"/>
      </w:pPr>
      <w:r>
        <w:t xml:space="preserve">Nome: </w:t>
      </w:r>
      <w:r>
        <w:rPr>
          <w:u w:val="single"/>
        </w:rPr>
        <w:t>Daddy H.</w:t>
      </w:r>
    </w:p>
    <w:p w:rsidR="00FD41A8" w:rsidRPr="006C272A" w:rsidRDefault="00FD41A8" w:rsidP="00D03895">
      <w:pPr>
        <w:jc w:val="both"/>
        <w:rPr>
          <w:u w:val="single"/>
        </w:rPr>
      </w:pPr>
      <w:r>
        <w:t xml:space="preserve">Genere: </w:t>
      </w:r>
      <w:r>
        <w:rPr>
          <w:u w:val="single"/>
        </w:rPr>
        <w:t xml:space="preserve">Maschio </w:t>
      </w:r>
    </w:p>
    <w:p w:rsidR="00FD41A8" w:rsidRDefault="00FD41A8" w:rsidP="00D03895">
      <w:pPr>
        <w:jc w:val="both"/>
      </w:pPr>
      <w:r>
        <w:t xml:space="preserve">Età: </w:t>
      </w:r>
      <w:r w:rsidRPr="006C272A">
        <w:rPr>
          <w:u w:val="single"/>
        </w:rPr>
        <w:t>2</w:t>
      </w:r>
      <w:r>
        <w:rPr>
          <w:u w:val="single"/>
        </w:rPr>
        <w:t>9</w:t>
      </w:r>
    </w:p>
    <w:p w:rsidR="00FD41A8" w:rsidRDefault="00FD41A8" w:rsidP="00D03895">
      <w:pPr>
        <w:jc w:val="both"/>
      </w:pPr>
      <w:r>
        <w:t xml:space="preserve">Paese di Provenienza: </w:t>
      </w:r>
      <w:r>
        <w:rPr>
          <w:u w:val="single"/>
        </w:rPr>
        <w:t>Congo</w:t>
      </w:r>
    </w:p>
    <w:p w:rsidR="00FD41A8" w:rsidRDefault="00FD41A8" w:rsidP="00D03895">
      <w:pPr>
        <w:jc w:val="both"/>
        <w:rPr>
          <w:u w:val="single"/>
        </w:rPr>
      </w:pPr>
      <w:r>
        <w:t xml:space="preserve">Titolo di studio: </w:t>
      </w:r>
      <w:r>
        <w:rPr>
          <w:u w:val="single"/>
        </w:rPr>
        <w:t>Diploma (equivalente al diploma di scuola superiore italiana).</w:t>
      </w:r>
    </w:p>
    <w:p w:rsidR="00FD41A8" w:rsidRDefault="00FD41A8" w:rsidP="00D03895">
      <w:pPr>
        <w:jc w:val="both"/>
        <w:rPr>
          <w:u w:val="single"/>
        </w:rPr>
      </w:pPr>
      <w:r w:rsidRPr="00441D5F">
        <w:t>Facoltà:</w:t>
      </w:r>
      <w:r>
        <w:rPr>
          <w:u w:val="single"/>
        </w:rPr>
        <w:t xml:space="preserve"> Informatica</w:t>
      </w:r>
    </w:p>
    <w:p w:rsidR="00FD41A8" w:rsidRDefault="00FD41A8" w:rsidP="00D03895">
      <w:pPr>
        <w:jc w:val="both"/>
      </w:pPr>
    </w:p>
    <w:p w:rsidR="00FD41A8" w:rsidRPr="00DA4D03" w:rsidRDefault="00FD41A8" w:rsidP="00DA4D03">
      <w:pPr>
        <w:numPr>
          <w:ilvl w:val="0"/>
          <w:numId w:val="1"/>
        </w:numPr>
        <w:jc w:val="both"/>
      </w:pPr>
      <w:r>
        <w:t xml:space="preserve">Con chi vivevi nel tuo paese? </w:t>
      </w:r>
      <w:r w:rsidRPr="00DA4D03">
        <w:rPr>
          <w:u w:val="single"/>
        </w:rPr>
        <w:t>Con i miei genitori.</w:t>
      </w:r>
    </w:p>
    <w:p w:rsidR="00FD41A8" w:rsidRDefault="00FD41A8" w:rsidP="00D03895">
      <w:pPr>
        <w:ind w:left="360"/>
        <w:jc w:val="both"/>
      </w:pPr>
    </w:p>
    <w:p w:rsidR="00FD41A8" w:rsidRPr="00DA4D03" w:rsidRDefault="00FD41A8" w:rsidP="00DA4D03">
      <w:pPr>
        <w:numPr>
          <w:ilvl w:val="0"/>
          <w:numId w:val="1"/>
        </w:numPr>
        <w:jc w:val="both"/>
      </w:pPr>
      <w:r>
        <w:t xml:space="preserve">Quale titolo di studio hanno e che lavoro svolgono i tuoi familiari? </w:t>
      </w:r>
      <w:r w:rsidRPr="00DA4D03">
        <w:rPr>
          <w:u w:val="single"/>
        </w:rPr>
        <w:t>Mio Padre è un Bisness Man laureato in Scienze Commerciali, mia madre ha un diploma, ma non ha mai lavorato.</w:t>
      </w:r>
    </w:p>
    <w:p w:rsidR="00FD41A8" w:rsidRPr="00255439" w:rsidRDefault="00FD41A8" w:rsidP="00D03895">
      <w:pPr>
        <w:ind w:left="360"/>
        <w:jc w:val="both"/>
        <w:rPr>
          <w:u w:val="single"/>
        </w:rPr>
      </w:pPr>
    </w:p>
    <w:p w:rsidR="00FD41A8" w:rsidRDefault="00FD41A8" w:rsidP="00D03895">
      <w:pPr>
        <w:numPr>
          <w:ilvl w:val="0"/>
          <w:numId w:val="1"/>
        </w:numPr>
        <w:jc w:val="both"/>
      </w:pPr>
      <w:r>
        <w:t>Vivevi:</w:t>
      </w:r>
      <w:r>
        <w:rPr>
          <w:u w:val="single"/>
        </w:rPr>
        <w:t xml:space="preserve"> in città.</w:t>
      </w:r>
      <w:r>
        <w:t xml:space="preserve"> </w:t>
      </w:r>
    </w:p>
    <w:p w:rsidR="00FD41A8" w:rsidRPr="0056601A" w:rsidRDefault="00FD41A8" w:rsidP="00D03895">
      <w:pPr>
        <w:ind w:left="1080"/>
        <w:jc w:val="both"/>
        <w:rPr>
          <w:u w:val="single"/>
        </w:rPr>
      </w:pPr>
    </w:p>
    <w:p w:rsidR="00FD41A8" w:rsidRDefault="00FD41A8" w:rsidP="00D03895">
      <w:pPr>
        <w:numPr>
          <w:ilvl w:val="0"/>
          <w:numId w:val="1"/>
        </w:numPr>
        <w:jc w:val="both"/>
      </w:pPr>
      <w:r>
        <w:t xml:space="preserve">A livello economico reputi la tua famiglia: </w:t>
      </w:r>
      <w:r>
        <w:rPr>
          <w:u w:val="single"/>
        </w:rPr>
        <w:t>per il Congo si può definire un livello alto</w:t>
      </w:r>
    </w:p>
    <w:p w:rsidR="00FD41A8" w:rsidRDefault="00FD41A8" w:rsidP="00D03895">
      <w:pPr>
        <w:ind w:left="1080"/>
        <w:jc w:val="both"/>
      </w:pPr>
    </w:p>
    <w:p w:rsidR="00FD41A8" w:rsidRPr="00DA4D03" w:rsidRDefault="00FD41A8" w:rsidP="00DA4D03">
      <w:pPr>
        <w:numPr>
          <w:ilvl w:val="0"/>
          <w:numId w:val="1"/>
        </w:numPr>
        <w:jc w:val="both"/>
      </w:pPr>
      <w:r>
        <w:t xml:space="preserve">Cosa pensa la tua famiglia della tua scelta? </w:t>
      </w:r>
      <w:r w:rsidRPr="00DA4D03">
        <w:rPr>
          <w:u w:val="single"/>
        </w:rPr>
        <w:t>Sono molto contenti</w:t>
      </w:r>
    </w:p>
    <w:p w:rsidR="00FD41A8" w:rsidRPr="0056601A" w:rsidRDefault="00FD41A8" w:rsidP="00D03895">
      <w:pPr>
        <w:ind w:left="360"/>
        <w:jc w:val="both"/>
        <w:rPr>
          <w:u w:val="single"/>
        </w:rPr>
      </w:pPr>
    </w:p>
    <w:p w:rsidR="00FD41A8" w:rsidRPr="006E6A9B" w:rsidRDefault="00FD41A8" w:rsidP="006E6A9B">
      <w:pPr>
        <w:numPr>
          <w:ilvl w:val="0"/>
          <w:numId w:val="1"/>
        </w:numPr>
        <w:rPr>
          <w:u w:val="single"/>
        </w:rPr>
      </w:pPr>
      <w:r>
        <w:t xml:space="preserve">Hai mai vissuto da solo? </w:t>
      </w:r>
      <w:r w:rsidRPr="006E6A9B">
        <w:rPr>
          <w:u w:val="single"/>
        </w:rPr>
        <w:t>si</w:t>
      </w:r>
    </w:p>
    <w:p w:rsidR="00FD41A8" w:rsidRDefault="00FD41A8" w:rsidP="00D03895">
      <w:pPr>
        <w:ind w:left="360"/>
        <w:jc w:val="both"/>
        <w:rPr>
          <w:u w:val="single"/>
        </w:rPr>
      </w:pPr>
    </w:p>
    <w:p w:rsidR="00FD41A8" w:rsidRPr="00DA4D03" w:rsidRDefault="00FD41A8" w:rsidP="00DA4D03">
      <w:pPr>
        <w:numPr>
          <w:ilvl w:val="0"/>
          <w:numId w:val="1"/>
        </w:numPr>
        <w:jc w:val="both"/>
        <w:rPr>
          <w:u w:val="single"/>
        </w:rPr>
      </w:pPr>
      <w:r>
        <w:t xml:space="preserve">Nel tuo paese d’origine, studiavi o lavoravi? </w:t>
      </w:r>
      <w:r w:rsidRPr="00DA4D03">
        <w:rPr>
          <w:u w:val="single"/>
        </w:rPr>
        <w:t>Dopo le superiori ho vissuto per un po’ a Mosca poi sono venuto in Italia.</w:t>
      </w:r>
    </w:p>
    <w:p w:rsidR="00FD41A8" w:rsidRPr="0056601A" w:rsidRDefault="00FD41A8" w:rsidP="00D03895">
      <w:pPr>
        <w:ind w:left="720"/>
        <w:jc w:val="both"/>
        <w:rPr>
          <w:u w:val="single"/>
        </w:rPr>
      </w:pPr>
    </w:p>
    <w:p w:rsidR="00FD41A8" w:rsidRPr="00DA4D03" w:rsidRDefault="00FD41A8" w:rsidP="00D03895">
      <w:pPr>
        <w:numPr>
          <w:ilvl w:val="0"/>
          <w:numId w:val="1"/>
        </w:numPr>
        <w:jc w:val="both"/>
      </w:pPr>
      <w:r>
        <w:t xml:space="preserve">Sono molti i ragazzi della tua età, nel tuo paese, che si trasferiscono all’estero per studiare o lavorare? </w:t>
      </w:r>
      <w:r w:rsidRPr="00DA4D03">
        <w:rPr>
          <w:u w:val="single"/>
        </w:rPr>
        <w:t>Si, molti.</w:t>
      </w:r>
    </w:p>
    <w:p w:rsidR="00FD41A8" w:rsidRDefault="00FD41A8" w:rsidP="00D03895">
      <w:pPr>
        <w:jc w:val="both"/>
      </w:pPr>
    </w:p>
    <w:p w:rsidR="00FD41A8" w:rsidRPr="006E6A9B" w:rsidRDefault="00FD41A8" w:rsidP="00D03895">
      <w:pPr>
        <w:numPr>
          <w:ilvl w:val="0"/>
          <w:numId w:val="1"/>
        </w:numPr>
        <w:jc w:val="both"/>
      </w:pPr>
      <w:r>
        <w:t xml:space="preserve">Sei già stato in Italia? </w:t>
      </w:r>
      <w:r>
        <w:rPr>
          <w:u w:val="single"/>
        </w:rPr>
        <w:t>Mai.</w:t>
      </w:r>
    </w:p>
    <w:p w:rsidR="00FD41A8" w:rsidRDefault="00FD41A8" w:rsidP="00D03895">
      <w:pPr>
        <w:jc w:val="both"/>
      </w:pPr>
    </w:p>
    <w:p w:rsidR="00FD41A8" w:rsidRPr="00DA4D03" w:rsidRDefault="00FD41A8" w:rsidP="00DA4D03">
      <w:pPr>
        <w:numPr>
          <w:ilvl w:val="0"/>
          <w:numId w:val="1"/>
        </w:numPr>
        <w:jc w:val="both"/>
      </w:pPr>
      <w:r>
        <w:t xml:space="preserve">Sapevi già l’italiano prima di trasferirti? </w:t>
      </w:r>
      <w:r w:rsidRPr="00DA4D03">
        <w:rPr>
          <w:u w:val="single"/>
        </w:rPr>
        <w:t>No.</w:t>
      </w:r>
    </w:p>
    <w:p w:rsidR="00FD41A8" w:rsidRDefault="00FD41A8" w:rsidP="00D03895">
      <w:pPr>
        <w:ind w:left="360"/>
      </w:pPr>
    </w:p>
    <w:p w:rsidR="00FD41A8" w:rsidRPr="00DA4D03" w:rsidRDefault="00FD41A8" w:rsidP="00D03895">
      <w:pPr>
        <w:numPr>
          <w:ilvl w:val="0"/>
          <w:numId w:val="1"/>
        </w:numPr>
      </w:pPr>
      <w:r>
        <w:t xml:space="preserve">Adesso, dove vivi? È una situazione provvisoria o definitiva?  </w:t>
      </w:r>
      <w:r w:rsidRPr="00DA4D03">
        <w:rPr>
          <w:u w:val="single"/>
        </w:rPr>
        <w:t>Vivo in un appartamento in affitto, penso sia una situazione provvisoria, ma non lo so ancora.</w:t>
      </w:r>
    </w:p>
    <w:p w:rsidR="00FD41A8" w:rsidRDefault="00FD41A8" w:rsidP="00DA4D03">
      <w:pPr>
        <w:pStyle w:val="ListParagraph"/>
      </w:pPr>
    </w:p>
    <w:p w:rsidR="00FD41A8" w:rsidRPr="00DA4D03" w:rsidRDefault="00FD41A8" w:rsidP="00D03895">
      <w:pPr>
        <w:numPr>
          <w:ilvl w:val="0"/>
          <w:numId w:val="1"/>
        </w:numPr>
      </w:pPr>
      <w:r>
        <w:t xml:space="preserve">Quando hai deciso di venire in Italia cos’hai fatto? </w:t>
      </w:r>
      <w:r>
        <w:rPr>
          <w:u w:val="single"/>
        </w:rPr>
        <w:t>Ho fatto tutti i documenti in Italia, l’idea di studiare mi è venuta che ero già qui.</w:t>
      </w:r>
    </w:p>
    <w:p w:rsidR="00FD41A8" w:rsidRDefault="00FD41A8" w:rsidP="00DA4D03">
      <w:pPr>
        <w:pStyle w:val="ListParagraph"/>
      </w:pPr>
    </w:p>
    <w:p w:rsidR="00FD41A8" w:rsidRPr="00DA4D03" w:rsidRDefault="00FD41A8" w:rsidP="00DA4D03">
      <w:pPr>
        <w:numPr>
          <w:ilvl w:val="0"/>
          <w:numId w:val="1"/>
        </w:numPr>
        <w:jc w:val="both"/>
      </w:pPr>
      <w:r>
        <w:t xml:space="preserve">Quando sei arrivato in Italia, avevi già chiaro cosa fare? </w:t>
      </w:r>
      <w:r>
        <w:rPr>
          <w:u w:val="single"/>
        </w:rPr>
        <w:t>No, l’idea di studiare mi è venuta che ero già qui.</w:t>
      </w:r>
    </w:p>
    <w:p w:rsidR="00FD41A8" w:rsidRDefault="00FD41A8" w:rsidP="00D03895">
      <w:pPr>
        <w:jc w:val="center"/>
        <w:rPr>
          <w:b/>
          <w:sz w:val="32"/>
          <w:szCs w:val="32"/>
        </w:rPr>
      </w:pPr>
    </w:p>
    <w:p w:rsidR="00FD41A8" w:rsidRDefault="00FD41A8" w:rsidP="00D03895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I</w:t>
      </w:r>
      <w:r w:rsidRPr="00384F85">
        <w:rPr>
          <w:b/>
          <w:sz w:val="32"/>
          <w:szCs w:val="32"/>
        </w:rPr>
        <w:t>ntervista 2</w:t>
      </w:r>
      <w:r w:rsidRPr="00384F85">
        <w:rPr>
          <w:b/>
          <w:sz w:val="32"/>
          <w:szCs w:val="32"/>
        </w:rPr>
        <w:br/>
        <w:t>Semistrutturata</w:t>
      </w:r>
    </w:p>
    <w:p w:rsidR="00FD41A8" w:rsidRPr="005B3CEA" w:rsidRDefault="00FD41A8" w:rsidP="00441D5F">
      <w:pPr>
        <w:ind w:left="360"/>
        <w:rPr>
          <w:b/>
        </w:rPr>
      </w:pPr>
    </w:p>
    <w:p w:rsidR="00FD41A8" w:rsidRDefault="00FD41A8" w:rsidP="006E6A9B">
      <w:pPr>
        <w:jc w:val="both"/>
      </w:pPr>
    </w:p>
    <w:p w:rsidR="00FD41A8" w:rsidRDefault="00FD41A8" w:rsidP="00D03895">
      <w:pPr>
        <w:numPr>
          <w:ilvl w:val="0"/>
          <w:numId w:val="5"/>
        </w:numPr>
        <w:jc w:val="both"/>
      </w:pPr>
      <w:r>
        <w:t>Percorso burocratico:</w:t>
      </w:r>
    </w:p>
    <w:p w:rsidR="00FD41A8" w:rsidRPr="00441D5F" w:rsidRDefault="00FD41A8" w:rsidP="00D03895">
      <w:pPr>
        <w:numPr>
          <w:ilvl w:val="1"/>
          <w:numId w:val="4"/>
        </w:numPr>
        <w:jc w:val="both"/>
      </w:pPr>
      <w:r>
        <w:t xml:space="preserve">Nel paese di origine: </w:t>
      </w:r>
      <w:r>
        <w:rPr>
          <w:u w:val="single"/>
        </w:rPr>
        <w:t>nulla</w:t>
      </w:r>
    </w:p>
    <w:p w:rsidR="00FD41A8" w:rsidRPr="00441D5F" w:rsidRDefault="00FD41A8" w:rsidP="00D03895">
      <w:pPr>
        <w:numPr>
          <w:ilvl w:val="1"/>
          <w:numId w:val="4"/>
        </w:numPr>
        <w:jc w:val="both"/>
      </w:pPr>
      <w:r>
        <w:t xml:space="preserve">In Italia: </w:t>
      </w:r>
      <w:r>
        <w:rPr>
          <w:u w:val="single"/>
        </w:rPr>
        <w:t>ho dovuto fare molti documenti, il più complicato è stato il permesso di soggiorno, se fossi già stato studente sarebbe stato più semplice.</w:t>
      </w:r>
    </w:p>
    <w:p w:rsidR="00FD41A8" w:rsidRDefault="00FD41A8" w:rsidP="00441D5F">
      <w:pPr>
        <w:jc w:val="both"/>
      </w:pPr>
    </w:p>
    <w:p w:rsidR="00FD41A8" w:rsidRPr="00441D5F" w:rsidRDefault="00FD41A8" w:rsidP="00D03895">
      <w:pPr>
        <w:numPr>
          <w:ilvl w:val="0"/>
          <w:numId w:val="5"/>
        </w:numPr>
        <w:jc w:val="both"/>
      </w:pPr>
      <w:r w:rsidRPr="005938E3">
        <w:t>Dettagli sulla procedura per l’ottenimento del permesso di soggiorno seguita dall’intervistato</w:t>
      </w:r>
      <w:r>
        <w:t xml:space="preserve">: </w:t>
      </w:r>
      <w:r>
        <w:rPr>
          <w:u w:val="single"/>
        </w:rPr>
        <w:t>ho dovuto fare tutta la procedura come ogni extra comunitario, non essendo ancora studente.</w:t>
      </w:r>
    </w:p>
    <w:p w:rsidR="00FD41A8" w:rsidRDefault="00FD41A8" w:rsidP="00441D5F">
      <w:pPr>
        <w:jc w:val="both"/>
      </w:pPr>
    </w:p>
    <w:p w:rsidR="00FD41A8" w:rsidRPr="00441D5F" w:rsidRDefault="00FD41A8" w:rsidP="00D03895">
      <w:pPr>
        <w:numPr>
          <w:ilvl w:val="0"/>
          <w:numId w:val="5"/>
        </w:numPr>
        <w:jc w:val="both"/>
      </w:pPr>
      <w:r w:rsidRPr="005938E3">
        <w:t>Dettagli sulla procedura per l’ottenimento del codice fiscale seguita dall’intervistato</w:t>
      </w:r>
      <w:r>
        <w:t xml:space="preserve">: </w:t>
      </w:r>
      <w:r>
        <w:rPr>
          <w:u w:val="single"/>
        </w:rPr>
        <w:t>è bastato andare all’Ufficio delle Entrate, questo è stato semplice.</w:t>
      </w:r>
    </w:p>
    <w:p w:rsidR="00FD41A8" w:rsidRDefault="00FD41A8" w:rsidP="00441D5F">
      <w:pPr>
        <w:jc w:val="both"/>
      </w:pPr>
    </w:p>
    <w:p w:rsidR="00FD41A8" w:rsidRPr="005B3CEA" w:rsidRDefault="00FD41A8" w:rsidP="00D03895">
      <w:pPr>
        <w:numPr>
          <w:ilvl w:val="0"/>
          <w:numId w:val="5"/>
        </w:numPr>
        <w:jc w:val="both"/>
      </w:pPr>
      <w:r>
        <w:t xml:space="preserve">Spese (cosa, quanto, chi ti ha aiutato…): </w:t>
      </w:r>
      <w:r>
        <w:rPr>
          <w:u w:val="single"/>
        </w:rPr>
        <w:t>Ho vissuto per un po’ a casa di mia sorella che già viveva in Italia da qualche anno, lei mi ha aiutato economicamente in tutto.</w:t>
      </w:r>
    </w:p>
    <w:p w:rsidR="00FD41A8" w:rsidRDefault="00FD41A8" w:rsidP="00D03895">
      <w:pPr>
        <w:jc w:val="both"/>
      </w:pPr>
    </w:p>
    <w:p w:rsidR="00FD41A8" w:rsidRPr="00F46F90" w:rsidRDefault="00FD41A8" w:rsidP="00D03895">
      <w:pPr>
        <w:numPr>
          <w:ilvl w:val="0"/>
          <w:numId w:val="5"/>
        </w:numPr>
        <w:jc w:val="both"/>
      </w:pPr>
      <w:r>
        <w:t xml:space="preserve">C’è stata una persona, al di fuori dell’ambito burocratico, che ti è stata di particolare aiuto? Credi che l’aiuto di questa persona sia stato fondamentale? </w:t>
      </w:r>
      <w:r>
        <w:rPr>
          <w:u w:val="single"/>
        </w:rPr>
        <w:t>No, ho fatto tutto da solo.</w:t>
      </w:r>
    </w:p>
    <w:p w:rsidR="00FD41A8" w:rsidRDefault="00FD41A8" w:rsidP="00D03895">
      <w:pPr>
        <w:jc w:val="both"/>
      </w:pPr>
    </w:p>
    <w:p w:rsidR="00FD41A8" w:rsidRDefault="00FD41A8" w:rsidP="00DA4D03">
      <w:pPr>
        <w:numPr>
          <w:ilvl w:val="0"/>
          <w:numId w:val="5"/>
        </w:numPr>
        <w:jc w:val="both"/>
      </w:pPr>
      <w:r>
        <w:t xml:space="preserve">Ufficio stranieri: pensi che ti sia stato di particolare aiuto? </w:t>
      </w:r>
      <w:r>
        <w:rPr>
          <w:u w:val="single"/>
        </w:rPr>
        <w:t>No, di uffici ne ho girati molti.</w:t>
      </w:r>
    </w:p>
    <w:p w:rsidR="00FD41A8" w:rsidRPr="00DA4D03" w:rsidRDefault="00FD41A8" w:rsidP="00DA4D03">
      <w:pPr>
        <w:ind w:left="360"/>
        <w:jc w:val="both"/>
        <w:rPr>
          <w:u w:val="single"/>
        </w:rPr>
      </w:pPr>
      <w:r>
        <w:t xml:space="preserve">Avevano tutta la modulistica necessaria all’iscrizione? </w:t>
      </w:r>
      <w:r>
        <w:rPr>
          <w:u w:val="single"/>
        </w:rPr>
        <w:t>Nessuno ti segue nel compilare la modulistica, so di gente che tornava in continuazione negli uffici perché non capiva cosa fare.</w:t>
      </w:r>
    </w:p>
    <w:p w:rsidR="00FD41A8" w:rsidRDefault="00FD41A8" w:rsidP="00DA4D03">
      <w:pPr>
        <w:jc w:val="both"/>
      </w:pPr>
    </w:p>
    <w:p w:rsidR="00FD41A8" w:rsidRPr="00DA4D03" w:rsidRDefault="00FD41A8" w:rsidP="00D03895">
      <w:pPr>
        <w:numPr>
          <w:ilvl w:val="0"/>
          <w:numId w:val="5"/>
        </w:numPr>
        <w:jc w:val="both"/>
      </w:pPr>
      <w:r>
        <w:t xml:space="preserve">Quanti uffici hai dovuto contattare? </w:t>
      </w:r>
      <w:r>
        <w:rPr>
          <w:u w:val="single"/>
        </w:rPr>
        <w:t>Tanti uffici e pochissime informazioni chiare.</w:t>
      </w:r>
    </w:p>
    <w:p w:rsidR="00FD41A8" w:rsidRPr="00DA4D03" w:rsidRDefault="00FD41A8" w:rsidP="00DA4D03">
      <w:pPr>
        <w:ind w:left="360"/>
        <w:jc w:val="both"/>
      </w:pPr>
    </w:p>
    <w:p w:rsidR="00FD41A8" w:rsidRPr="00DA4D03" w:rsidRDefault="00FD41A8" w:rsidP="00DA4D03">
      <w:pPr>
        <w:numPr>
          <w:ilvl w:val="0"/>
          <w:numId w:val="5"/>
        </w:numPr>
        <w:jc w:val="both"/>
        <w:rPr>
          <w:u w:val="single"/>
        </w:rPr>
      </w:pPr>
      <w:r>
        <w:t xml:space="preserve">Sei soddisfatto delle tempistiche degli uffici? </w:t>
      </w:r>
      <w:r w:rsidRPr="00DA4D03">
        <w:rPr>
          <w:u w:val="single"/>
        </w:rPr>
        <w:t>Se non vai quotidianamente a sollecitare non ottieni nulla in tempi accettabili.</w:t>
      </w:r>
    </w:p>
    <w:p w:rsidR="00FD41A8" w:rsidRDefault="00FD41A8" w:rsidP="00DA4D03">
      <w:pPr>
        <w:ind w:left="360"/>
        <w:jc w:val="both"/>
      </w:pPr>
    </w:p>
    <w:p w:rsidR="00FD41A8" w:rsidRDefault="00FD41A8" w:rsidP="00D03895">
      <w:pPr>
        <w:numPr>
          <w:ilvl w:val="0"/>
          <w:numId w:val="5"/>
        </w:numPr>
        <w:jc w:val="both"/>
      </w:pPr>
      <w:r>
        <w:t xml:space="preserve">Dove hai reperito le informazioni? </w:t>
      </w:r>
      <w:r>
        <w:rPr>
          <w:u w:val="single"/>
        </w:rPr>
        <w:t>Su Internet,</w:t>
      </w:r>
    </w:p>
    <w:p w:rsidR="00FD41A8" w:rsidRDefault="00FD41A8" w:rsidP="00DA4D03">
      <w:pPr>
        <w:pStyle w:val="ListParagraph"/>
      </w:pPr>
    </w:p>
    <w:p w:rsidR="00FD41A8" w:rsidRPr="00F46F90" w:rsidRDefault="00FD41A8" w:rsidP="00D03895">
      <w:pPr>
        <w:numPr>
          <w:ilvl w:val="0"/>
          <w:numId w:val="5"/>
        </w:numPr>
        <w:jc w:val="both"/>
      </w:pPr>
      <w:r>
        <w:t>Hai trovato le informazioni chiare?</w:t>
      </w:r>
      <w:r>
        <w:rPr>
          <w:u w:val="single"/>
        </w:rPr>
        <w:t xml:space="preserve"> Si, sul web le informazioni erano più o meno chiare.</w:t>
      </w:r>
    </w:p>
    <w:p w:rsidR="00FD41A8" w:rsidRDefault="00FD41A8" w:rsidP="00D03895">
      <w:pPr>
        <w:jc w:val="both"/>
      </w:pPr>
    </w:p>
    <w:p w:rsidR="00FD41A8" w:rsidRPr="00F46F90" w:rsidRDefault="00FD41A8" w:rsidP="00D03895">
      <w:pPr>
        <w:numPr>
          <w:ilvl w:val="0"/>
          <w:numId w:val="5"/>
        </w:numPr>
        <w:jc w:val="both"/>
      </w:pPr>
      <w:r>
        <w:t xml:space="preserve">Informazioni (efficacia, comprensione, etc…): </w:t>
      </w:r>
      <w:r>
        <w:rPr>
          <w:u w:val="single"/>
        </w:rPr>
        <w:t>se non sai la lingua è molto difficile, molti cercano di darti informazioni, ma può capitare che siano sbagliate perché per noi stranieri le procedure sono diverse.</w:t>
      </w:r>
    </w:p>
    <w:p w:rsidR="00FD41A8" w:rsidRDefault="00FD41A8" w:rsidP="00D03895">
      <w:pPr>
        <w:jc w:val="both"/>
      </w:pPr>
    </w:p>
    <w:p w:rsidR="00FD41A8" w:rsidRPr="00DA4D03" w:rsidRDefault="00FD41A8" w:rsidP="00D03895">
      <w:pPr>
        <w:numPr>
          <w:ilvl w:val="0"/>
          <w:numId w:val="5"/>
        </w:numPr>
        <w:jc w:val="both"/>
      </w:pPr>
      <w:r>
        <w:t xml:space="preserve">Personale uffici italiani (preparazione, disponibilità, etc..): </w:t>
      </w:r>
      <w:r>
        <w:rPr>
          <w:u w:val="single"/>
        </w:rPr>
        <w:t>Il personale è stato gentile, fortunatamente ho un amico che lavora lì.</w:t>
      </w:r>
    </w:p>
    <w:p w:rsidR="00FD41A8" w:rsidRDefault="00FD41A8" w:rsidP="00DA4D03">
      <w:pPr>
        <w:pStyle w:val="ListParagraph"/>
      </w:pPr>
    </w:p>
    <w:p w:rsidR="00FD41A8" w:rsidRPr="00F46F90" w:rsidRDefault="00FD41A8" w:rsidP="00DA4D03">
      <w:pPr>
        <w:numPr>
          <w:ilvl w:val="0"/>
          <w:numId w:val="5"/>
        </w:numPr>
      </w:pPr>
      <w:r>
        <w:t xml:space="preserve">Hai incontrato grosse difficoltà di comunicazione per via della lingua? </w:t>
      </w:r>
      <w:r>
        <w:rPr>
          <w:u w:val="single"/>
        </w:rPr>
        <w:t>Si, infatti ho vissuto in Italia per un anno per imparare bene la lingua prima di iniziare a studiare.</w:t>
      </w:r>
    </w:p>
    <w:p w:rsidR="00FD41A8" w:rsidRDefault="00FD41A8" w:rsidP="00D03895">
      <w:pPr>
        <w:jc w:val="both"/>
      </w:pPr>
    </w:p>
    <w:p w:rsidR="00FD41A8" w:rsidRPr="00F46F90" w:rsidRDefault="00FD41A8" w:rsidP="00D03895">
      <w:pPr>
        <w:numPr>
          <w:ilvl w:val="0"/>
          <w:numId w:val="5"/>
        </w:numPr>
        <w:jc w:val="both"/>
      </w:pPr>
      <w:r>
        <w:t xml:space="preserve">C’è stato qualcuno nell’ambito universitario che si è occupato di presentarti tutti i possibili servizi a cui puoi accedere? </w:t>
      </w:r>
      <w:r>
        <w:rPr>
          <w:u w:val="single"/>
        </w:rPr>
        <w:t>Solo i miei compagni di corso.</w:t>
      </w:r>
    </w:p>
    <w:p w:rsidR="00FD41A8" w:rsidRDefault="00FD41A8" w:rsidP="00D03895">
      <w:pPr>
        <w:jc w:val="both"/>
      </w:pPr>
    </w:p>
    <w:p w:rsidR="00FD41A8" w:rsidRDefault="00FD41A8" w:rsidP="00D03895">
      <w:pPr>
        <w:numPr>
          <w:ilvl w:val="0"/>
          <w:numId w:val="5"/>
        </w:numPr>
        <w:jc w:val="both"/>
      </w:pPr>
      <w:r>
        <w:t xml:space="preserve">Tutor: </w:t>
      </w:r>
      <w:r>
        <w:rPr>
          <w:u w:val="single"/>
        </w:rPr>
        <w:t>non conosco</w:t>
      </w:r>
    </w:p>
    <w:p w:rsidR="00FD41A8" w:rsidRDefault="00FD41A8" w:rsidP="006E6A9B">
      <w:pPr>
        <w:jc w:val="both"/>
      </w:pPr>
    </w:p>
    <w:p w:rsidR="00FD41A8" w:rsidRPr="009F47D3" w:rsidRDefault="00FD41A8" w:rsidP="00D03895">
      <w:pPr>
        <w:numPr>
          <w:ilvl w:val="0"/>
          <w:numId w:val="5"/>
        </w:numPr>
        <w:jc w:val="both"/>
      </w:pPr>
      <w:r>
        <w:t xml:space="preserve">Borsa di studio: </w:t>
      </w:r>
      <w:r>
        <w:rPr>
          <w:u w:val="single"/>
        </w:rPr>
        <w:t>L’EDISU non aiuta molto, fortunatamente io capivo già abbastanza la lingua, ma ho conosciuto molti ragazzi che, a causa dei limiti linguistici, compilavano male i moduli e perdevano così le borse di studio. Non tengono in considerazione le difficoltà linguistiche, o capisci o sei fregato. La borsa di studio non basta, ma aiuta molto.</w:t>
      </w:r>
    </w:p>
    <w:p w:rsidR="00FD41A8" w:rsidRDefault="00FD41A8" w:rsidP="00D03895">
      <w:pPr>
        <w:jc w:val="both"/>
      </w:pPr>
    </w:p>
    <w:p w:rsidR="00FD41A8" w:rsidRPr="009F47D3" w:rsidRDefault="00FD41A8" w:rsidP="00D03895">
      <w:pPr>
        <w:numPr>
          <w:ilvl w:val="0"/>
          <w:numId w:val="5"/>
        </w:numPr>
        <w:jc w:val="both"/>
      </w:pPr>
      <w:r>
        <w:t xml:space="preserve">Mensa: </w:t>
      </w:r>
      <w:r>
        <w:rPr>
          <w:u w:val="single"/>
        </w:rPr>
        <w:t>utile</w:t>
      </w:r>
    </w:p>
    <w:p w:rsidR="00FD41A8" w:rsidRDefault="00FD41A8" w:rsidP="00D03895">
      <w:pPr>
        <w:jc w:val="both"/>
      </w:pPr>
    </w:p>
    <w:p w:rsidR="00FD41A8" w:rsidRPr="009F47D3" w:rsidRDefault="00FD41A8" w:rsidP="00D03895">
      <w:pPr>
        <w:numPr>
          <w:ilvl w:val="0"/>
          <w:numId w:val="5"/>
        </w:numPr>
        <w:jc w:val="both"/>
      </w:pPr>
      <w:r>
        <w:t xml:space="preserve">Alloggio/collegio: </w:t>
      </w:r>
      <w:r>
        <w:rPr>
          <w:u w:val="single"/>
        </w:rPr>
        <w:t>non ne avevo bisogno</w:t>
      </w:r>
    </w:p>
    <w:p w:rsidR="00FD41A8" w:rsidRDefault="00FD41A8" w:rsidP="00D03895">
      <w:pPr>
        <w:jc w:val="both"/>
      </w:pPr>
    </w:p>
    <w:p w:rsidR="00FD41A8" w:rsidRPr="008447D5" w:rsidRDefault="00FD41A8" w:rsidP="006E6A9B">
      <w:pPr>
        <w:numPr>
          <w:ilvl w:val="0"/>
          <w:numId w:val="5"/>
        </w:numPr>
        <w:jc w:val="both"/>
      </w:pPr>
      <w:r>
        <w:t xml:space="preserve">Incontri introduttivi: </w:t>
      </w:r>
      <w:r>
        <w:rPr>
          <w:u w:val="single"/>
        </w:rPr>
        <w:t>ho partecipato ad un incontro per le matricole, ma non erano solo per studenti stranieri.</w:t>
      </w:r>
    </w:p>
    <w:p w:rsidR="00FD41A8" w:rsidRDefault="00FD41A8" w:rsidP="008447D5">
      <w:pPr>
        <w:jc w:val="both"/>
      </w:pPr>
    </w:p>
    <w:p w:rsidR="00FD41A8" w:rsidRPr="009F47D3" w:rsidRDefault="00FD41A8" w:rsidP="00D03895">
      <w:pPr>
        <w:numPr>
          <w:ilvl w:val="0"/>
          <w:numId w:val="5"/>
        </w:numPr>
        <w:jc w:val="both"/>
      </w:pPr>
      <w:r>
        <w:t xml:space="preserve">Incontri dedicati: </w:t>
      </w:r>
      <w:r>
        <w:rPr>
          <w:u w:val="single"/>
        </w:rPr>
        <w:t>no, bisognerebbe farli</w:t>
      </w:r>
    </w:p>
    <w:p w:rsidR="00FD41A8" w:rsidRDefault="00FD41A8" w:rsidP="00D03895">
      <w:pPr>
        <w:jc w:val="both"/>
      </w:pPr>
    </w:p>
    <w:p w:rsidR="00FD41A8" w:rsidRPr="008447D5" w:rsidRDefault="00FD41A8" w:rsidP="00D03895">
      <w:pPr>
        <w:numPr>
          <w:ilvl w:val="0"/>
          <w:numId w:val="5"/>
        </w:numPr>
        <w:jc w:val="both"/>
      </w:pPr>
      <w:r>
        <w:t xml:space="preserve">Sei stato invitato e hai partecipato a incontri per studenti stranieri? </w:t>
      </w:r>
      <w:r>
        <w:rPr>
          <w:u w:val="single"/>
        </w:rPr>
        <w:t>no</w:t>
      </w:r>
    </w:p>
    <w:p w:rsidR="00FD41A8" w:rsidRDefault="00FD41A8" w:rsidP="008447D5">
      <w:pPr>
        <w:jc w:val="both"/>
      </w:pPr>
    </w:p>
    <w:p w:rsidR="00FD41A8" w:rsidRPr="009F47D3" w:rsidRDefault="00FD41A8" w:rsidP="00D03895">
      <w:pPr>
        <w:numPr>
          <w:ilvl w:val="0"/>
          <w:numId w:val="5"/>
        </w:numPr>
        <w:jc w:val="both"/>
      </w:pPr>
      <w:r>
        <w:t xml:space="preserve">Altri servizi per studenti: </w:t>
      </w:r>
      <w:r>
        <w:rPr>
          <w:u w:val="single"/>
        </w:rPr>
        <w:t xml:space="preserve">no. </w:t>
      </w:r>
    </w:p>
    <w:p w:rsidR="00FD41A8" w:rsidRDefault="00FD41A8" w:rsidP="00D03895">
      <w:pPr>
        <w:jc w:val="both"/>
      </w:pPr>
    </w:p>
    <w:p w:rsidR="00FD41A8" w:rsidRPr="009F47D3" w:rsidRDefault="00FD41A8" w:rsidP="00D03895">
      <w:pPr>
        <w:numPr>
          <w:ilvl w:val="0"/>
          <w:numId w:val="5"/>
        </w:numPr>
        <w:jc w:val="both"/>
      </w:pPr>
      <w:r>
        <w:t xml:space="preserve">Ora che sei ufficialmente iscritto, il tuo iter burocratico è concluso? </w:t>
      </w:r>
      <w:r>
        <w:rPr>
          <w:u w:val="single"/>
        </w:rPr>
        <w:t>Si, è tutto finito.</w:t>
      </w:r>
    </w:p>
    <w:p w:rsidR="00FD41A8" w:rsidRDefault="00FD41A8" w:rsidP="00D03895">
      <w:pPr>
        <w:jc w:val="both"/>
      </w:pPr>
    </w:p>
    <w:p w:rsidR="00FD41A8" w:rsidRDefault="00FD41A8" w:rsidP="00D03895">
      <w:pPr>
        <w:numPr>
          <w:ilvl w:val="0"/>
          <w:numId w:val="5"/>
        </w:numPr>
        <w:jc w:val="both"/>
      </w:pPr>
      <w:r>
        <w:t>Sensazioni personali su:</w:t>
      </w:r>
    </w:p>
    <w:p w:rsidR="00FD41A8" w:rsidRDefault="00FD41A8" w:rsidP="00D03895">
      <w:pPr>
        <w:numPr>
          <w:ilvl w:val="1"/>
          <w:numId w:val="3"/>
        </w:numPr>
        <w:jc w:val="both"/>
      </w:pPr>
      <w:r>
        <w:t xml:space="preserve">Lezioni: </w:t>
      </w:r>
      <w:r>
        <w:rPr>
          <w:u w:val="single"/>
        </w:rPr>
        <w:t>i professori sono molto comprensivi nei confronti di chi non capisce bene la lingua e ti vengono in contro..</w:t>
      </w:r>
    </w:p>
    <w:p w:rsidR="00FD41A8" w:rsidRPr="008447D5" w:rsidRDefault="00FD41A8" w:rsidP="00D03895">
      <w:pPr>
        <w:numPr>
          <w:ilvl w:val="1"/>
          <w:numId w:val="3"/>
        </w:numPr>
        <w:jc w:val="both"/>
      </w:pPr>
      <w:r>
        <w:t xml:space="preserve">Studio a casa: </w:t>
      </w:r>
      <w:r>
        <w:rPr>
          <w:u w:val="single"/>
        </w:rPr>
        <w:t>non è difficile</w:t>
      </w:r>
    </w:p>
    <w:p w:rsidR="00FD41A8" w:rsidRDefault="00FD41A8" w:rsidP="00D03895">
      <w:pPr>
        <w:numPr>
          <w:ilvl w:val="1"/>
          <w:numId w:val="3"/>
        </w:numPr>
        <w:jc w:val="both"/>
      </w:pPr>
      <w:r>
        <w:t xml:space="preserve">Situazione economica: </w:t>
      </w:r>
      <w:r>
        <w:rPr>
          <w:u w:val="single"/>
        </w:rPr>
        <w:t>la borsa di studio non basta, ma aiuta molto..</w:t>
      </w:r>
    </w:p>
    <w:p w:rsidR="00FD41A8" w:rsidRDefault="00FD41A8" w:rsidP="00D03895">
      <w:pPr>
        <w:numPr>
          <w:ilvl w:val="1"/>
          <w:numId w:val="3"/>
        </w:numPr>
        <w:jc w:val="both"/>
      </w:pPr>
      <w:r>
        <w:t xml:space="preserve">Strutture universitarie: </w:t>
      </w:r>
      <w:r>
        <w:rPr>
          <w:u w:val="single"/>
        </w:rPr>
        <w:t>sono soddisfatto</w:t>
      </w:r>
    </w:p>
    <w:p w:rsidR="00FD41A8" w:rsidRDefault="00FD41A8" w:rsidP="00441D5F">
      <w:pPr>
        <w:numPr>
          <w:ilvl w:val="1"/>
          <w:numId w:val="3"/>
        </w:numPr>
        <w:jc w:val="both"/>
      </w:pPr>
      <w:r>
        <w:t xml:space="preserve"> Uffici / burocrazia (attuale): </w:t>
      </w:r>
      <w:r>
        <w:rPr>
          <w:u w:val="single"/>
        </w:rPr>
        <w:t>alcuni sono comprensivi e ti aiutano, altri ti lasciano solo. Anche se preferisco l’ufficio stranieri allEdisu.</w:t>
      </w:r>
    </w:p>
    <w:p w:rsidR="00FD41A8" w:rsidRPr="00DA4D03" w:rsidRDefault="00FD41A8" w:rsidP="00441D5F">
      <w:pPr>
        <w:numPr>
          <w:ilvl w:val="1"/>
          <w:numId w:val="3"/>
        </w:numPr>
        <w:jc w:val="both"/>
      </w:pPr>
      <w:r>
        <w:t xml:space="preserve">Sostegno psico-fisico: </w:t>
      </w:r>
      <w:r>
        <w:rPr>
          <w:u w:val="single"/>
        </w:rPr>
        <w:t>no, di nessun tipo, ma non mi sono mai pentito della mia scelta.</w:t>
      </w:r>
    </w:p>
    <w:p w:rsidR="00FD41A8" w:rsidRDefault="00FD41A8" w:rsidP="00DA4D03">
      <w:pPr>
        <w:ind w:left="1080"/>
        <w:jc w:val="both"/>
      </w:pPr>
    </w:p>
    <w:p w:rsidR="00FD41A8" w:rsidRPr="00813BA3" w:rsidRDefault="00FD41A8" w:rsidP="00813BA3">
      <w:pPr>
        <w:rPr>
          <w:u w:val="single"/>
        </w:rPr>
      </w:pPr>
      <w:r>
        <w:t xml:space="preserve">25. Pensi che l’Università abbia facilitato la tua integrazione dal punto di vista umano? </w:t>
      </w:r>
      <w:r>
        <w:rPr>
          <w:u w:val="single"/>
        </w:rPr>
        <w:t>Non ho avuto problemi, ma non credo il merito vada all’università.</w:t>
      </w:r>
    </w:p>
    <w:p w:rsidR="00FD41A8" w:rsidRDefault="00FD41A8" w:rsidP="00441D5F">
      <w:pPr>
        <w:jc w:val="both"/>
      </w:pPr>
    </w:p>
    <w:p w:rsidR="00FD41A8" w:rsidRPr="008447D5" w:rsidRDefault="00FD41A8" w:rsidP="00441D5F">
      <w:pPr>
        <w:rPr>
          <w:u w:val="single"/>
        </w:rPr>
      </w:pPr>
      <w:r>
        <w:t xml:space="preserve">26. Consigli che daresti all’Università? </w:t>
      </w:r>
      <w:r>
        <w:rPr>
          <w:u w:val="single"/>
        </w:rPr>
        <w:t xml:space="preserve">Mancano gli interpreti. Uno straniero che si immatricola appena arrivato in Italia ha un enorme ostacolo linguistico e questo rende difficile l’ottenimento di molti servizi come la borsa di studio o gli alloggi. Fortunatamente io capivo già abbastanza bene.  </w:t>
      </w:r>
    </w:p>
    <w:p w:rsidR="00FD41A8" w:rsidRDefault="00FD41A8"/>
    <w:sectPr w:rsidR="00FD41A8" w:rsidSect="008447D5">
      <w:pgSz w:w="11906" w:h="16838"/>
      <w:pgMar w:top="539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B937E8"/>
    <w:multiLevelType w:val="hybridMultilevel"/>
    <w:tmpl w:val="0A36227C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F055B64"/>
    <w:multiLevelType w:val="hybridMultilevel"/>
    <w:tmpl w:val="0E203F14"/>
    <w:lvl w:ilvl="0" w:tplc="679437C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">
    <w:nsid w:val="1F0C3EDC"/>
    <w:multiLevelType w:val="hybridMultilevel"/>
    <w:tmpl w:val="8D4872A4"/>
    <w:lvl w:ilvl="0" w:tplc="0410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BD2B6C2">
      <w:start w:val="8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54CE2273"/>
    <w:multiLevelType w:val="hybridMultilevel"/>
    <w:tmpl w:val="F844DBC0"/>
    <w:lvl w:ilvl="0" w:tplc="0410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6504DBD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10000F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684453DE"/>
    <w:multiLevelType w:val="hybridMultilevel"/>
    <w:tmpl w:val="78CE07E2"/>
    <w:lvl w:ilvl="0" w:tplc="04100003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hint="default"/>
      </w:rPr>
    </w:lvl>
    <w:lvl w:ilvl="1" w:tplc="0410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0000F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5">
    <w:nsid w:val="76753499"/>
    <w:multiLevelType w:val="hybridMultilevel"/>
    <w:tmpl w:val="847E4DBA"/>
    <w:lvl w:ilvl="0" w:tplc="0410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0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7BB6569F"/>
    <w:multiLevelType w:val="hybridMultilevel"/>
    <w:tmpl w:val="6F5A303C"/>
    <w:lvl w:ilvl="0" w:tplc="0410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0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0000F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3"/>
  </w:num>
  <w:num w:numId="5">
    <w:abstractNumId w:val="1"/>
  </w:num>
  <w:num w:numId="6">
    <w:abstractNumId w:val="0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283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03895"/>
    <w:rsid w:val="000406A0"/>
    <w:rsid w:val="0004703D"/>
    <w:rsid w:val="00060A13"/>
    <w:rsid w:val="00063B40"/>
    <w:rsid w:val="00070993"/>
    <w:rsid w:val="00086F2D"/>
    <w:rsid w:val="000C4C57"/>
    <w:rsid w:val="000D275E"/>
    <w:rsid w:val="000F781F"/>
    <w:rsid w:val="0010434C"/>
    <w:rsid w:val="001120F9"/>
    <w:rsid w:val="00123B4C"/>
    <w:rsid w:val="00140D31"/>
    <w:rsid w:val="00147BF8"/>
    <w:rsid w:val="00182496"/>
    <w:rsid w:val="00184AE6"/>
    <w:rsid w:val="00192FBF"/>
    <w:rsid w:val="00196B53"/>
    <w:rsid w:val="001D2A7F"/>
    <w:rsid w:val="001D2B01"/>
    <w:rsid w:val="001D42E0"/>
    <w:rsid w:val="00216CFC"/>
    <w:rsid w:val="00255439"/>
    <w:rsid w:val="002643AB"/>
    <w:rsid w:val="002675DB"/>
    <w:rsid w:val="0027313B"/>
    <w:rsid w:val="002807E8"/>
    <w:rsid w:val="002B0768"/>
    <w:rsid w:val="002F39BA"/>
    <w:rsid w:val="00303D14"/>
    <w:rsid w:val="0037388F"/>
    <w:rsid w:val="00384F85"/>
    <w:rsid w:val="003B2A07"/>
    <w:rsid w:val="003B2F78"/>
    <w:rsid w:val="003B7A2D"/>
    <w:rsid w:val="003E0137"/>
    <w:rsid w:val="003F07B9"/>
    <w:rsid w:val="0040536F"/>
    <w:rsid w:val="00441D5F"/>
    <w:rsid w:val="004823DE"/>
    <w:rsid w:val="00486FD4"/>
    <w:rsid w:val="004A1472"/>
    <w:rsid w:val="004A5306"/>
    <w:rsid w:val="004B3244"/>
    <w:rsid w:val="004B5B07"/>
    <w:rsid w:val="004C10CF"/>
    <w:rsid w:val="004C7632"/>
    <w:rsid w:val="004C76CC"/>
    <w:rsid w:val="004E50D3"/>
    <w:rsid w:val="004F0F23"/>
    <w:rsid w:val="0050113C"/>
    <w:rsid w:val="00514A93"/>
    <w:rsid w:val="005155A2"/>
    <w:rsid w:val="00536278"/>
    <w:rsid w:val="005426D6"/>
    <w:rsid w:val="005501D6"/>
    <w:rsid w:val="005533E3"/>
    <w:rsid w:val="0056601A"/>
    <w:rsid w:val="005821E8"/>
    <w:rsid w:val="005938E3"/>
    <w:rsid w:val="005B2E19"/>
    <w:rsid w:val="005B3CEA"/>
    <w:rsid w:val="005C06D0"/>
    <w:rsid w:val="005C347D"/>
    <w:rsid w:val="005F4983"/>
    <w:rsid w:val="005F73D2"/>
    <w:rsid w:val="00650A70"/>
    <w:rsid w:val="0065216C"/>
    <w:rsid w:val="00664A3E"/>
    <w:rsid w:val="006674E9"/>
    <w:rsid w:val="0068421B"/>
    <w:rsid w:val="00693D11"/>
    <w:rsid w:val="006974C1"/>
    <w:rsid w:val="006C0EA5"/>
    <w:rsid w:val="006C229A"/>
    <w:rsid w:val="006C272A"/>
    <w:rsid w:val="006E6A9B"/>
    <w:rsid w:val="006F212E"/>
    <w:rsid w:val="006F240F"/>
    <w:rsid w:val="00722E86"/>
    <w:rsid w:val="00726D4F"/>
    <w:rsid w:val="00751B07"/>
    <w:rsid w:val="00760E45"/>
    <w:rsid w:val="007621EE"/>
    <w:rsid w:val="007773B9"/>
    <w:rsid w:val="0078522E"/>
    <w:rsid w:val="00785999"/>
    <w:rsid w:val="00792492"/>
    <w:rsid w:val="007A1682"/>
    <w:rsid w:val="007C2514"/>
    <w:rsid w:val="007D0C51"/>
    <w:rsid w:val="007E310B"/>
    <w:rsid w:val="007F78E8"/>
    <w:rsid w:val="00806B25"/>
    <w:rsid w:val="00813BA3"/>
    <w:rsid w:val="00823169"/>
    <w:rsid w:val="008447D5"/>
    <w:rsid w:val="008477EA"/>
    <w:rsid w:val="008748CC"/>
    <w:rsid w:val="008878D3"/>
    <w:rsid w:val="008E0EBC"/>
    <w:rsid w:val="00904543"/>
    <w:rsid w:val="009216BF"/>
    <w:rsid w:val="009364BA"/>
    <w:rsid w:val="0095349F"/>
    <w:rsid w:val="00955580"/>
    <w:rsid w:val="00965C13"/>
    <w:rsid w:val="00966674"/>
    <w:rsid w:val="00976F6B"/>
    <w:rsid w:val="009845AB"/>
    <w:rsid w:val="009B47DE"/>
    <w:rsid w:val="009B71B9"/>
    <w:rsid w:val="009C2925"/>
    <w:rsid w:val="009E1D54"/>
    <w:rsid w:val="009F47D3"/>
    <w:rsid w:val="00A03258"/>
    <w:rsid w:val="00A416E3"/>
    <w:rsid w:val="00A442C8"/>
    <w:rsid w:val="00A537AF"/>
    <w:rsid w:val="00AD008B"/>
    <w:rsid w:val="00B03D37"/>
    <w:rsid w:val="00B2784D"/>
    <w:rsid w:val="00B316A1"/>
    <w:rsid w:val="00B56DB6"/>
    <w:rsid w:val="00B8479D"/>
    <w:rsid w:val="00B96633"/>
    <w:rsid w:val="00BE453B"/>
    <w:rsid w:val="00BF2356"/>
    <w:rsid w:val="00C045F9"/>
    <w:rsid w:val="00C203AE"/>
    <w:rsid w:val="00C20A4A"/>
    <w:rsid w:val="00C25C65"/>
    <w:rsid w:val="00C3225E"/>
    <w:rsid w:val="00C6080E"/>
    <w:rsid w:val="00C642C9"/>
    <w:rsid w:val="00C71FBC"/>
    <w:rsid w:val="00C75E7F"/>
    <w:rsid w:val="00C7786B"/>
    <w:rsid w:val="00C82203"/>
    <w:rsid w:val="00C95F3D"/>
    <w:rsid w:val="00CB4FE3"/>
    <w:rsid w:val="00CD37C1"/>
    <w:rsid w:val="00CD5A22"/>
    <w:rsid w:val="00CD77CF"/>
    <w:rsid w:val="00CE351D"/>
    <w:rsid w:val="00D03895"/>
    <w:rsid w:val="00D41ED1"/>
    <w:rsid w:val="00D57A73"/>
    <w:rsid w:val="00D85B24"/>
    <w:rsid w:val="00DA4D03"/>
    <w:rsid w:val="00DC2C9D"/>
    <w:rsid w:val="00DF414A"/>
    <w:rsid w:val="00E112B6"/>
    <w:rsid w:val="00E27176"/>
    <w:rsid w:val="00E433CE"/>
    <w:rsid w:val="00E51FCB"/>
    <w:rsid w:val="00E64228"/>
    <w:rsid w:val="00E6681E"/>
    <w:rsid w:val="00E82976"/>
    <w:rsid w:val="00EF081D"/>
    <w:rsid w:val="00F17700"/>
    <w:rsid w:val="00F23E8F"/>
    <w:rsid w:val="00F46F90"/>
    <w:rsid w:val="00F503D7"/>
    <w:rsid w:val="00F71649"/>
    <w:rsid w:val="00F755C3"/>
    <w:rsid w:val="00F838D3"/>
    <w:rsid w:val="00F8618C"/>
    <w:rsid w:val="00F974EB"/>
    <w:rsid w:val="00FA7777"/>
    <w:rsid w:val="00FD41A8"/>
    <w:rsid w:val="00FF74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3895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DA4D03"/>
    <w:pPr>
      <w:ind w:left="708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11</TotalTime>
  <Pages>3</Pages>
  <Words>810</Words>
  <Characters>4623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Valentina</dc:creator>
  <cp:keywords/>
  <dc:description/>
  <cp:lastModifiedBy>Amanda</cp:lastModifiedBy>
  <cp:revision>4</cp:revision>
  <cp:lastPrinted>2011-05-11T13:52:00Z</cp:lastPrinted>
  <dcterms:created xsi:type="dcterms:W3CDTF">2011-05-03T18:13:00Z</dcterms:created>
  <dcterms:modified xsi:type="dcterms:W3CDTF">2011-05-11T13:52:00Z</dcterms:modified>
</cp:coreProperties>
</file>