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75A" w:rsidRPr="0065216C" w:rsidRDefault="00D8275A" w:rsidP="00B511C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Questionario compilato dall’intervistatore</w:t>
      </w:r>
    </w:p>
    <w:p w:rsidR="00D8275A" w:rsidRPr="0065216C" w:rsidRDefault="00D8275A" w:rsidP="00B511C0">
      <w:pPr>
        <w:jc w:val="center"/>
        <w:rPr>
          <w:b/>
          <w:sz w:val="28"/>
          <w:szCs w:val="28"/>
        </w:rPr>
      </w:pPr>
      <w:r w:rsidRPr="0065216C">
        <w:rPr>
          <w:b/>
          <w:sz w:val="28"/>
          <w:szCs w:val="28"/>
        </w:rPr>
        <w:t>Costruzione profilo</w:t>
      </w:r>
    </w:p>
    <w:p w:rsidR="00D8275A" w:rsidRDefault="00D8275A" w:rsidP="00B511C0">
      <w:pPr>
        <w:jc w:val="both"/>
      </w:pPr>
    </w:p>
    <w:p w:rsidR="00D8275A" w:rsidRDefault="00D8275A" w:rsidP="00B511C0">
      <w:pPr>
        <w:jc w:val="both"/>
      </w:pPr>
    </w:p>
    <w:p w:rsidR="00D8275A" w:rsidRDefault="00D8275A" w:rsidP="00B511C0">
      <w:pPr>
        <w:jc w:val="both"/>
      </w:pPr>
    </w:p>
    <w:p w:rsidR="00D8275A" w:rsidRDefault="00D8275A" w:rsidP="00B511C0">
      <w:pPr>
        <w:jc w:val="both"/>
      </w:pPr>
      <w:r>
        <w:t xml:space="preserve">Nome: </w:t>
      </w:r>
      <w:r>
        <w:rPr>
          <w:u w:val="single"/>
        </w:rPr>
        <w:t>Elena K.</w:t>
      </w:r>
    </w:p>
    <w:p w:rsidR="00D8275A" w:rsidRPr="006C272A" w:rsidRDefault="00D8275A" w:rsidP="00B511C0">
      <w:pPr>
        <w:jc w:val="both"/>
        <w:rPr>
          <w:u w:val="single"/>
        </w:rPr>
      </w:pPr>
      <w:r>
        <w:t xml:space="preserve">Genere: </w:t>
      </w:r>
      <w:r>
        <w:rPr>
          <w:u w:val="single"/>
        </w:rPr>
        <w:t xml:space="preserve">Femmina </w:t>
      </w:r>
    </w:p>
    <w:p w:rsidR="00D8275A" w:rsidRDefault="00D8275A" w:rsidP="00B511C0">
      <w:pPr>
        <w:jc w:val="both"/>
      </w:pPr>
      <w:r>
        <w:t xml:space="preserve">Età: </w:t>
      </w:r>
      <w:r w:rsidRPr="006C272A">
        <w:rPr>
          <w:u w:val="single"/>
        </w:rPr>
        <w:t>2</w:t>
      </w:r>
      <w:r>
        <w:rPr>
          <w:u w:val="single"/>
        </w:rPr>
        <w:t>4</w:t>
      </w:r>
    </w:p>
    <w:p w:rsidR="00D8275A" w:rsidRDefault="00D8275A" w:rsidP="00B511C0">
      <w:pPr>
        <w:jc w:val="both"/>
      </w:pPr>
      <w:r>
        <w:t xml:space="preserve">Paese di Provenienza: </w:t>
      </w:r>
      <w:r>
        <w:rPr>
          <w:u w:val="single"/>
        </w:rPr>
        <w:t>Ucraina</w:t>
      </w:r>
    </w:p>
    <w:p w:rsidR="00D8275A" w:rsidRDefault="00D8275A" w:rsidP="00B511C0">
      <w:pPr>
        <w:jc w:val="both"/>
        <w:rPr>
          <w:u w:val="single"/>
        </w:rPr>
      </w:pPr>
      <w:r>
        <w:t xml:space="preserve">Titolo di studio: </w:t>
      </w:r>
      <w:r>
        <w:rPr>
          <w:u w:val="single"/>
        </w:rPr>
        <w:t>Diploma + 1 anno di università ucraina</w:t>
      </w:r>
    </w:p>
    <w:p w:rsidR="00D8275A" w:rsidRDefault="00D8275A" w:rsidP="00B511C0">
      <w:pPr>
        <w:jc w:val="both"/>
        <w:rPr>
          <w:u w:val="single"/>
        </w:rPr>
      </w:pPr>
      <w:r w:rsidRPr="00441D5F">
        <w:t>Facoltà:</w:t>
      </w:r>
      <w:r>
        <w:rPr>
          <w:u w:val="single"/>
        </w:rPr>
        <w:t xml:space="preserve"> lingue straniere</w:t>
      </w:r>
    </w:p>
    <w:p w:rsidR="00D8275A" w:rsidRDefault="00D8275A" w:rsidP="00B511C0">
      <w:pPr>
        <w:jc w:val="both"/>
      </w:pPr>
    </w:p>
    <w:p w:rsidR="00D8275A" w:rsidRDefault="00D8275A" w:rsidP="00B511C0">
      <w:pPr>
        <w:numPr>
          <w:ilvl w:val="0"/>
          <w:numId w:val="1"/>
        </w:numPr>
        <w:jc w:val="both"/>
      </w:pPr>
      <w:r>
        <w:t xml:space="preserve">Con chi vivevi nel tuo paese? </w:t>
      </w:r>
    </w:p>
    <w:p w:rsidR="00D8275A" w:rsidRPr="00255439" w:rsidRDefault="00D8275A" w:rsidP="00B511C0">
      <w:pPr>
        <w:ind w:left="360"/>
        <w:jc w:val="both"/>
        <w:rPr>
          <w:u w:val="single"/>
        </w:rPr>
      </w:pPr>
      <w:r>
        <w:rPr>
          <w:u w:val="single"/>
        </w:rPr>
        <w:t>Con i miei genitori.</w:t>
      </w:r>
    </w:p>
    <w:p w:rsidR="00D8275A" w:rsidRDefault="00D8275A" w:rsidP="00B511C0">
      <w:pPr>
        <w:ind w:left="360"/>
        <w:jc w:val="both"/>
      </w:pPr>
    </w:p>
    <w:p w:rsidR="00D8275A" w:rsidRDefault="00D8275A" w:rsidP="00B511C0">
      <w:pPr>
        <w:numPr>
          <w:ilvl w:val="0"/>
          <w:numId w:val="1"/>
        </w:numPr>
        <w:jc w:val="both"/>
      </w:pPr>
      <w:r>
        <w:t>Quale titolo di studio hanno e che lavoro svolgono i tuoi familiari?</w:t>
      </w:r>
    </w:p>
    <w:p w:rsidR="00D8275A" w:rsidRPr="00494133" w:rsidRDefault="00D8275A" w:rsidP="00B511C0">
      <w:pPr>
        <w:ind w:left="360"/>
        <w:jc w:val="both"/>
        <w:rPr>
          <w:u w:val="single"/>
        </w:rPr>
      </w:pPr>
      <w:r>
        <w:rPr>
          <w:u w:val="single"/>
        </w:rPr>
        <w:t>laureati tutti due, mamma (psic</w:t>
      </w:r>
      <w:r w:rsidRPr="00494133">
        <w:rPr>
          <w:u w:val="single"/>
        </w:rPr>
        <w:t>ologia )</w:t>
      </w:r>
      <w:r>
        <w:rPr>
          <w:u w:val="single"/>
        </w:rPr>
        <w:t xml:space="preserve"> </w:t>
      </w:r>
      <w:r w:rsidRPr="00494133">
        <w:rPr>
          <w:u w:val="single"/>
        </w:rPr>
        <w:t>padre (autista)</w:t>
      </w:r>
    </w:p>
    <w:p w:rsidR="00D8275A" w:rsidRPr="00255439" w:rsidRDefault="00D8275A" w:rsidP="00B511C0">
      <w:pPr>
        <w:ind w:left="360"/>
        <w:jc w:val="both"/>
        <w:rPr>
          <w:u w:val="single"/>
        </w:rPr>
      </w:pPr>
    </w:p>
    <w:p w:rsidR="00D8275A" w:rsidRDefault="00D8275A" w:rsidP="00B511C0">
      <w:pPr>
        <w:numPr>
          <w:ilvl w:val="0"/>
          <w:numId w:val="1"/>
        </w:numPr>
        <w:jc w:val="both"/>
      </w:pPr>
      <w:r>
        <w:t>Vivevi:</w:t>
      </w:r>
      <w:r>
        <w:rPr>
          <w:u w:val="single"/>
        </w:rPr>
        <w:t xml:space="preserve"> in città.</w:t>
      </w:r>
      <w:r>
        <w:t xml:space="preserve"> </w:t>
      </w:r>
    </w:p>
    <w:p w:rsidR="00D8275A" w:rsidRPr="0056601A" w:rsidRDefault="00D8275A" w:rsidP="00B511C0">
      <w:pPr>
        <w:ind w:left="1080"/>
        <w:jc w:val="both"/>
        <w:rPr>
          <w:u w:val="single"/>
        </w:rPr>
      </w:pPr>
    </w:p>
    <w:p w:rsidR="00D8275A" w:rsidRDefault="00D8275A" w:rsidP="00B511C0">
      <w:pPr>
        <w:numPr>
          <w:ilvl w:val="0"/>
          <w:numId w:val="1"/>
        </w:numPr>
        <w:jc w:val="both"/>
      </w:pPr>
      <w:r>
        <w:t xml:space="preserve">A livello economico reputi la tua famiglia: </w:t>
      </w:r>
      <w:r>
        <w:rPr>
          <w:u w:val="single"/>
        </w:rPr>
        <w:t>medio-alto</w:t>
      </w:r>
      <w:r>
        <w:t xml:space="preserve"> </w:t>
      </w:r>
    </w:p>
    <w:p w:rsidR="00D8275A" w:rsidRDefault="00D8275A" w:rsidP="00B511C0">
      <w:pPr>
        <w:jc w:val="both"/>
      </w:pPr>
    </w:p>
    <w:p w:rsidR="00D8275A" w:rsidRDefault="00D8275A" w:rsidP="00B511C0">
      <w:pPr>
        <w:numPr>
          <w:ilvl w:val="0"/>
          <w:numId w:val="1"/>
        </w:numPr>
        <w:jc w:val="both"/>
      </w:pPr>
      <w:r>
        <w:t>Cosa pensa la tua famiglia della tua scelta?</w:t>
      </w:r>
    </w:p>
    <w:p w:rsidR="00D8275A" w:rsidRDefault="00D8275A" w:rsidP="00B511C0">
      <w:pPr>
        <w:ind w:left="360"/>
        <w:jc w:val="both"/>
        <w:rPr>
          <w:u w:val="single"/>
        </w:rPr>
      </w:pPr>
      <w:r>
        <w:rPr>
          <w:u w:val="single"/>
        </w:rPr>
        <w:t>L’abbiamo deciso insieme</w:t>
      </w:r>
    </w:p>
    <w:p w:rsidR="00D8275A" w:rsidRPr="0056601A" w:rsidRDefault="00D8275A" w:rsidP="00B511C0">
      <w:pPr>
        <w:ind w:left="360"/>
        <w:jc w:val="both"/>
        <w:rPr>
          <w:u w:val="single"/>
        </w:rPr>
      </w:pPr>
    </w:p>
    <w:p w:rsidR="00D8275A" w:rsidRPr="00D03895" w:rsidRDefault="00D8275A" w:rsidP="00B511C0">
      <w:pPr>
        <w:numPr>
          <w:ilvl w:val="0"/>
          <w:numId w:val="1"/>
        </w:numPr>
        <w:jc w:val="both"/>
      </w:pPr>
      <w:r>
        <w:t xml:space="preserve">Hai mai vissuto da solo? </w:t>
      </w:r>
      <w:r w:rsidRPr="00494133">
        <w:rPr>
          <w:u w:val="single"/>
        </w:rPr>
        <w:t>no</w:t>
      </w:r>
    </w:p>
    <w:p w:rsidR="00D8275A" w:rsidRDefault="00D8275A" w:rsidP="00B511C0">
      <w:pPr>
        <w:ind w:left="360"/>
        <w:jc w:val="both"/>
        <w:rPr>
          <w:u w:val="single"/>
        </w:rPr>
      </w:pPr>
    </w:p>
    <w:p w:rsidR="00D8275A" w:rsidRPr="0056601A" w:rsidRDefault="00D8275A" w:rsidP="00B511C0">
      <w:pPr>
        <w:numPr>
          <w:ilvl w:val="0"/>
          <w:numId w:val="1"/>
        </w:numPr>
        <w:jc w:val="both"/>
        <w:rPr>
          <w:u w:val="single"/>
        </w:rPr>
      </w:pPr>
      <w:r>
        <w:t xml:space="preserve">Nel tuo paese d’origine, studiavi o lavoravi? </w:t>
      </w:r>
    </w:p>
    <w:p w:rsidR="00D8275A" w:rsidRDefault="00D8275A" w:rsidP="00B511C0">
      <w:pPr>
        <w:ind w:left="720"/>
        <w:jc w:val="both"/>
        <w:rPr>
          <w:u w:val="single"/>
        </w:rPr>
      </w:pPr>
      <w:r>
        <w:rPr>
          <w:u w:val="single"/>
        </w:rPr>
        <w:t>Studiavo</w:t>
      </w:r>
    </w:p>
    <w:p w:rsidR="00D8275A" w:rsidRPr="0056601A" w:rsidRDefault="00D8275A" w:rsidP="00B511C0">
      <w:pPr>
        <w:ind w:left="720"/>
        <w:jc w:val="both"/>
        <w:rPr>
          <w:u w:val="single"/>
        </w:rPr>
      </w:pPr>
    </w:p>
    <w:p w:rsidR="00D8275A" w:rsidRDefault="00D8275A" w:rsidP="00B511C0">
      <w:pPr>
        <w:numPr>
          <w:ilvl w:val="0"/>
          <w:numId w:val="1"/>
        </w:numPr>
        <w:jc w:val="both"/>
      </w:pPr>
      <w:r>
        <w:t xml:space="preserve">Sono molti i ragazzi della tua età, nel tuo paese, che si trasferiscono all’estero per studiare o lavorare? </w:t>
      </w:r>
    </w:p>
    <w:p w:rsidR="00D8275A" w:rsidRPr="0056601A" w:rsidRDefault="00D8275A" w:rsidP="00B511C0">
      <w:pPr>
        <w:jc w:val="both"/>
        <w:rPr>
          <w:u w:val="single"/>
        </w:rPr>
      </w:pPr>
      <w:r>
        <w:rPr>
          <w:u w:val="single"/>
        </w:rPr>
        <w:t>Non saprei.</w:t>
      </w:r>
    </w:p>
    <w:p w:rsidR="00D8275A" w:rsidRDefault="00D8275A" w:rsidP="00B511C0">
      <w:pPr>
        <w:jc w:val="both"/>
      </w:pPr>
    </w:p>
    <w:p w:rsidR="00D8275A" w:rsidRPr="00494133" w:rsidRDefault="00D8275A" w:rsidP="00B511C0">
      <w:pPr>
        <w:numPr>
          <w:ilvl w:val="0"/>
          <w:numId w:val="1"/>
        </w:numPr>
        <w:jc w:val="both"/>
      </w:pPr>
      <w:r>
        <w:t xml:space="preserve">Sei già stato in Italia? </w:t>
      </w:r>
      <w:r>
        <w:rPr>
          <w:u w:val="single"/>
        </w:rPr>
        <w:t>Mai.</w:t>
      </w:r>
    </w:p>
    <w:p w:rsidR="00D8275A" w:rsidRDefault="00D8275A" w:rsidP="00494133">
      <w:pPr>
        <w:numPr>
          <w:ilvl w:val="0"/>
          <w:numId w:val="5"/>
        </w:numPr>
        <w:jc w:val="both"/>
      </w:pPr>
      <w:r>
        <w:t>In che occasione:</w:t>
      </w:r>
    </w:p>
    <w:p w:rsidR="00D8275A" w:rsidRDefault="00D8275A" w:rsidP="00494133">
      <w:pPr>
        <w:numPr>
          <w:ilvl w:val="0"/>
          <w:numId w:val="5"/>
        </w:numPr>
        <w:jc w:val="both"/>
      </w:pPr>
      <w:r>
        <w:t>Quante volte:</w:t>
      </w:r>
    </w:p>
    <w:p w:rsidR="00D8275A" w:rsidRDefault="00D8275A" w:rsidP="00494133">
      <w:pPr>
        <w:numPr>
          <w:ilvl w:val="0"/>
          <w:numId w:val="5"/>
        </w:numPr>
        <w:jc w:val="both"/>
      </w:pPr>
      <w:r>
        <w:t>Per quanto tempo:</w:t>
      </w:r>
    </w:p>
    <w:p w:rsidR="00D8275A" w:rsidRDefault="00D8275A" w:rsidP="00494133">
      <w:pPr>
        <w:numPr>
          <w:ilvl w:val="0"/>
          <w:numId w:val="5"/>
        </w:numPr>
        <w:jc w:val="both"/>
      </w:pPr>
      <w:r>
        <w:t>Dove hai alloggiato:</w:t>
      </w:r>
    </w:p>
    <w:p w:rsidR="00D8275A" w:rsidRPr="0056601A" w:rsidRDefault="00D8275A" w:rsidP="00494133">
      <w:pPr>
        <w:numPr>
          <w:ilvl w:val="0"/>
          <w:numId w:val="5"/>
        </w:numPr>
        <w:jc w:val="both"/>
      </w:pPr>
      <w:r>
        <w:t>Come ti sei trovata:</w:t>
      </w:r>
    </w:p>
    <w:p w:rsidR="00D8275A" w:rsidRDefault="00D8275A" w:rsidP="00B511C0">
      <w:pPr>
        <w:jc w:val="both"/>
      </w:pPr>
    </w:p>
    <w:p w:rsidR="00D8275A" w:rsidRDefault="00D8275A" w:rsidP="00B511C0">
      <w:pPr>
        <w:numPr>
          <w:ilvl w:val="0"/>
          <w:numId w:val="1"/>
        </w:numPr>
        <w:jc w:val="both"/>
      </w:pPr>
      <w:r>
        <w:t>Sapevi già l’italiano prima di trasferirti?</w:t>
      </w:r>
    </w:p>
    <w:p w:rsidR="00D8275A" w:rsidRPr="0056601A" w:rsidRDefault="00D8275A" w:rsidP="00B511C0">
      <w:pPr>
        <w:jc w:val="both"/>
        <w:rPr>
          <w:u w:val="single"/>
        </w:rPr>
      </w:pPr>
      <w:r>
        <w:rPr>
          <w:u w:val="single"/>
        </w:rPr>
        <w:t>No.</w:t>
      </w:r>
    </w:p>
    <w:p w:rsidR="00D8275A" w:rsidRDefault="00D8275A" w:rsidP="00B511C0"/>
    <w:p w:rsidR="00D8275A" w:rsidRDefault="00D8275A" w:rsidP="00B511C0">
      <w:pPr>
        <w:ind w:left="360"/>
      </w:pPr>
    </w:p>
    <w:p w:rsidR="00D8275A" w:rsidRPr="000B5DAF" w:rsidRDefault="00D8275A" w:rsidP="00B511C0">
      <w:pPr>
        <w:numPr>
          <w:ilvl w:val="0"/>
          <w:numId w:val="1"/>
        </w:numPr>
      </w:pPr>
      <w:r>
        <w:t xml:space="preserve">Adesso, dove vivi? È una situazione provvisoria o definitiva? </w:t>
      </w:r>
      <w:r w:rsidRPr="000B5DAF">
        <w:rPr>
          <w:u w:val="single"/>
        </w:rPr>
        <w:t xml:space="preserve">Vivo in appartamento a Torino. </w:t>
      </w:r>
    </w:p>
    <w:p w:rsidR="00D8275A" w:rsidRPr="000B5DAF" w:rsidRDefault="00D8275A" w:rsidP="000B5DAF">
      <w:pPr>
        <w:ind w:left="360"/>
      </w:pPr>
    </w:p>
    <w:p w:rsidR="00D8275A" w:rsidRPr="000B5DAF" w:rsidRDefault="00D8275A" w:rsidP="000B5DAF">
      <w:pPr>
        <w:numPr>
          <w:ilvl w:val="0"/>
          <w:numId w:val="1"/>
        </w:numPr>
        <w:rPr>
          <w:u w:val="single"/>
        </w:rPr>
      </w:pPr>
      <w:r w:rsidRPr="000B5DAF">
        <w:t xml:space="preserve">Quando hai deciso di venire in Italia, cos’hai fatto? </w:t>
      </w:r>
      <w:r w:rsidRPr="000B5DAF">
        <w:rPr>
          <w:u w:val="single"/>
        </w:rPr>
        <w:t>A 17 anni, avevo appena finito la scuola, mia madre era già in Italia da 4 anni almeno. E’ lei che mi ha chiesto se volevo venire a vedere Italia, e decidere se volevo restare.</w:t>
      </w:r>
    </w:p>
    <w:p w:rsidR="00D8275A" w:rsidRPr="000B5DAF" w:rsidRDefault="00D8275A" w:rsidP="000B5DAF"/>
    <w:p w:rsidR="00D8275A" w:rsidRPr="000B5DAF" w:rsidRDefault="00D8275A" w:rsidP="000B5DAF">
      <w:pPr>
        <w:numPr>
          <w:ilvl w:val="0"/>
          <w:numId w:val="1"/>
        </w:numPr>
        <w:rPr>
          <w:u w:val="single"/>
        </w:rPr>
      </w:pPr>
      <w:r w:rsidRPr="000B5DAF">
        <w:t xml:space="preserve">Quando sei arrivato in Italia, avevi già chiaro cosa fare? </w:t>
      </w:r>
      <w:r w:rsidRPr="000B5DAF">
        <w:rPr>
          <w:u w:val="single"/>
        </w:rPr>
        <w:t xml:space="preserve">No. </w:t>
      </w:r>
    </w:p>
    <w:p w:rsidR="00D8275A" w:rsidRPr="00F96DF1" w:rsidRDefault="00D8275A" w:rsidP="000B5DAF">
      <w:pPr>
        <w:ind w:left="360"/>
        <w:rPr>
          <w:b/>
          <w:u w:val="single"/>
        </w:rPr>
      </w:pPr>
    </w:p>
    <w:p w:rsidR="00D8275A" w:rsidRDefault="00D8275A" w:rsidP="000B5DAF">
      <w:pPr>
        <w:rPr>
          <w:b/>
          <w:sz w:val="32"/>
          <w:szCs w:val="32"/>
        </w:rPr>
      </w:pPr>
    </w:p>
    <w:p w:rsidR="00D8275A" w:rsidRDefault="00D8275A" w:rsidP="00B511C0">
      <w:pPr>
        <w:jc w:val="center"/>
        <w:rPr>
          <w:b/>
          <w:sz w:val="32"/>
          <w:szCs w:val="32"/>
        </w:rPr>
      </w:pPr>
    </w:p>
    <w:p w:rsidR="00D8275A" w:rsidRDefault="00D8275A" w:rsidP="00B511C0">
      <w:pPr>
        <w:jc w:val="center"/>
        <w:rPr>
          <w:b/>
          <w:sz w:val="32"/>
          <w:szCs w:val="32"/>
        </w:rPr>
      </w:pPr>
      <w:r w:rsidRPr="00384F85">
        <w:rPr>
          <w:b/>
          <w:sz w:val="32"/>
          <w:szCs w:val="32"/>
        </w:rPr>
        <w:t>Intervista 2</w:t>
      </w:r>
      <w:r w:rsidRPr="00384F85">
        <w:rPr>
          <w:b/>
          <w:sz w:val="32"/>
          <w:szCs w:val="32"/>
        </w:rPr>
        <w:br/>
        <w:t>Semistrutturata</w:t>
      </w:r>
    </w:p>
    <w:p w:rsidR="00D8275A" w:rsidRDefault="00D8275A" w:rsidP="00B511C0">
      <w:pPr>
        <w:jc w:val="center"/>
        <w:rPr>
          <w:b/>
          <w:sz w:val="32"/>
          <w:szCs w:val="32"/>
        </w:rPr>
      </w:pPr>
    </w:p>
    <w:p w:rsidR="00D8275A" w:rsidRDefault="00D8275A" w:rsidP="00494133">
      <w:pPr>
        <w:jc w:val="both"/>
      </w:pPr>
    </w:p>
    <w:p w:rsidR="00D8275A" w:rsidRPr="00B511C0" w:rsidRDefault="00D8275A" w:rsidP="00B511C0">
      <w:pPr>
        <w:numPr>
          <w:ilvl w:val="0"/>
          <w:numId w:val="4"/>
        </w:numPr>
        <w:jc w:val="both"/>
        <w:rPr>
          <w:u w:val="single"/>
        </w:rPr>
      </w:pPr>
      <w:r>
        <w:t xml:space="preserve">Percorso burocratico: </w:t>
      </w:r>
    </w:p>
    <w:p w:rsidR="00D8275A" w:rsidRPr="00441D5F" w:rsidRDefault="00D8275A" w:rsidP="00B511C0">
      <w:pPr>
        <w:numPr>
          <w:ilvl w:val="1"/>
          <w:numId w:val="3"/>
        </w:numPr>
        <w:jc w:val="both"/>
      </w:pPr>
      <w:r>
        <w:t>Nel paese di origine</w:t>
      </w:r>
      <w:r w:rsidRPr="00494133">
        <w:rPr>
          <w:u w:val="single"/>
        </w:rPr>
        <w:t>: ho solo portato i documenti da tradurre all’ambasciata</w:t>
      </w:r>
      <w:r>
        <w:t>.</w:t>
      </w:r>
    </w:p>
    <w:p w:rsidR="00D8275A" w:rsidRPr="00441D5F" w:rsidRDefault="00D8275A" w:rsidP="00B511C0">
      <w:pPr>
        <w:numPr>
          <w:ilvl w:val="1"/>
          <w:numId w:val="3"/>
        </w:numPr>
        <w:jc w:val="both"/>
      </w:pPr>
      <w:r>
        <w:t xml:space="preserve">In Italia: </w:t>
      </w:r>
      <w:r w:rsidRPr="00B511C0">
        <w:rPr>
          <w:u w:val="single"/>
        </w:rPr>
        <w:t>ha fatto tutto mia mamma</w:t>
      </w:r>
    </w:p>
    <w:p w:rsidR="00D8275A" w:rsidRDefault="00D8275A" w:rsidP="00B511C0">
      <w:pPr>
        <w:jc w:val="both"/>
      </w:pPr>
    </w:p>
    <w:p w:rsidR="00D8275A" w:rsidRPr="00441D5F" w:rsidRDefault="00D8275A" w:rsidP="00B511C0">
      <w:pPr>
        <w:numPr>
          <w:ilvl w:val="0"/>
          <w:numId w:val="4"/>
        </w:numPr>
        <w:jc w:val="both"/>
      </w:pPr>
      <w:r w:rsidRPr="005938E3">
        <w:t>Dettagli sulla procedura per l’ottenimento del permesso di soggiorno seguita dall’intervistato</w:t>
      </w:r>
      <w:r>
        <w:t xml:space="preserve">: </w:t>
      </w:r>
      <w:r>
        <w:rPr>
          <w:u w:val="single"/>
        </w:rPr>
        <w:t>se ne è occupata mia madre, è stato fatto il tutto prima dell’iscrizione all’Università, perciò decisamente più complicata.</w:t>
      </w:r>
    </w:p>
    <w:p w:rsidR="00D8275A" w:rsidRDefault="00D8275A" w:rsidP="00B511C0">
      <w:pPr>
        <w:jc w:val="both"/>
      </w:pPr>
    </w:p>
    <w:p w:rsidR="00D8275A" w:rsidRPr="00441D5F" w:rsidRDefault="00D8275A" w:rsidP="00B511C0">
      <w:pPr>
        <w:numPr>
          <w:ilvl w:val="0"/>
          <w:numId w:val="4"/>
        </w:numPr>
        <w:jc w:val="both"/>
      </w:pPr>
      <w:r w:rsidRPr="005938E3">
        <w:t>Dettagli sulla procedura per l’ottenimento del codice fiscale seguita dall’intervistato</w:t>
      </w:r>
      <w:r>
        <w:t xml:space="preserve">: </w:t>
      </w:r>
      <w:r>
        <w:rPr>
          <w:u w:val="single"/>
        </w:rPr>
        <w:t>se ne è occupata mia madre, ma non credo abbia avuto problemi.</w:t>
      </w:r>
    </w:p>
    <w:p w:rsidR="00D8275A" w:rsidRDefault="00D8275A" w:rsidP="00B511C0">
      <w:pPr>
        <w:jc w:val="both"/>
      </w:pPr>
    </w:p>
    <w:p w:rsidR="00D8275A" w:rsidRPr="00B511C0" w:rsidRDefault="00D8275A" w:rsidP="00B511C0">
      <w:pPr>
        <w:numPr>
          <w:ilvl w:val="0"/>
          <w:numId w:val="4"/>
        </w:numPr>
        <w:jc w:val="both"/>
        <w:rPr>
          <w:u w:val="single"/>
        </w:rPr>
      </w:pPr>
      <w:r>
        <w:t xml:space="preserve">Spese (cosa, quanto, chi ti ha aiutato…): </w:t>
      </w:r>
      <w:r>
        <w:rPr>
          <w:u w:val="single"/>
        </w:rPr>
        <w:t>I miei genitori hanno potuto aiutarmi a sostenere tutte le spese</w:t>
      </w:r>
    </w:p>
    <w:p w:rsidR="00D8275A" w:rsidRDefault="00D8275A" w:rsidP="00B511C0">
      <w:pPr>
        <w:jc w:val="both"/>
      </w:pPr>
    </w:p>
    <w:p w:rsidR="00D8275A" w:rsidRPr="00F46F90" w:rsidRDefault="00D8275A" w:rsidP="00B511C0">
      <w:pPr>
        <w:numPr>
          <w:ilvl w:val="0"/>
          <w:numId w:val="4"/>
        </w:numPr>
        <w:jc w:val="both"/>
      </w:pPr>
      <w:r>
        <w:t xml:space="preserve">C’è stata una persona, al di fuori dell’ambito burocratico, che ti è stata di particolare aiuto? Credi che l’aiuto di questa persona sia stato fondamentale? </w:t>
      </w:r>
      <w:r>
        <w:rPr>
          <w:u w:val="single"/>
        </w:rPr>
        <w:t>Si, mia madre</w:t>
      </w:r>
    </w:p>
    <w:p w:rsidR="00D8275A" w:rsidRDefault="00D8275A" w:rsidP="00B511C0">
      <w:pPr>
        <w:jc w:val="both"/>
      </w:pPr>
    </w:p>
    <w:p w:rsidR="00D8275A" w:rsidRDefault="00D8275A" w:rsidP="000B5DAF">
      <w:pPr>
        <w:numPr>
          <w:ilvl w:val="0"/>
          <w:numId w:val="4"/>
        </w:numPr>
        <w:jc w:val="both"/>
      </w:pPr>
      <w:r>
        <w:t xml:space="preserve">Ufficio stranieri: pensi che ti sia stato di particolare aiuto? </w:t>
      </w:r>
      <w:r w:rsidRPr="00B511C0">
        <w:rPr>
          <w:u w:val="single"/>
        </w:rPr>
        <w:t>SI conosco,</w:t>
      </w:r>
      <w:r>
        <w:rPr>
          <w:u w:val="single"/>
        </w:rPr>
        <w:t xml:space="preserve"> </w:t>
      </w:r>
      <w:r w:rsidRPr="00B511C0">
        <w:rPr>
          <w:u w:val="single"/>
        </w:rPr>
        <w:t>tutti sono stati prep</w:t>
      </w:r>
      <w:r>
        <w:rPr>
          <w:u w:val="single"/>
        </w:rPr>
        <w:t>a</w:t>
      </w:r>
      <w:r w:rsidRPr="00B511C0">
        <w:rPr>
          <w:u w:val="single"/>
        </w:rPr>
        <w:t>ratissimi,</w:t>
      </w:r>
      <w:r>
        <w:rPr>
          <w:u w:val="single"/>
        </w:rPr>
        <w:t xml:space="preserve"> genti</w:t>
      </w:r>
      <w:r w:rsidRPr="00B511C0">
        <w:rPr>
          <w:u w:val="single"/>
        </w:rPr>
        <w:t>lissimi,</w:t>
      </w:r>
      <w:r>
        <w:rPr>
          <w:u w:val="single"/>
        </w:rPr>
        <w:t xml:space="preserve"> </w:t>
      </w:r>
      <w:r w:rsidRPr="00B511C0">
        <w:rPr>
          <w:u w:val="single"/>
        </w:rPr>
        <w:t>e molto disponibili</w:t>
      </w:r>
    </w:p>
    <w:p w:rsidR="00D8275A" w:rsidRPr="000B5DAF" w:rsidRDefault="00D8275A" w:rsidP="000B5DAF">
      <w:pPr>
        <w:ind w:left="360"/>
        <w:jc w:val="both"/>
        <w:rPr>
          <w:u w:val="single"/>
        </w:rPr>
      </w:pPr>
      <w:r>
        <w:t xml:space="preserve">Avevano tutta la modulistica necessaria all’iscrizione? </w:t>
      </w:r>
      <w:r>
        <w:rPr>
          <w:u w:val="single"/>
        </w:rPr>
        <w:t>Penso di si, mia mamma era soddisfatta</w:t>
      </w:r>
    </w:p>
    <w:p w:rsidR="00D8275A" w:rsidRDefault="00D8275A" w:rsidP="000B5DAF">
      <w:pPr>
        <w:jc w:val="both"/>
      </w:pPr>
    </w:p>
    <w:p w:rsidR="00D8275A" w:rsidRPr="000B5DAF" w:rsidRDefault="00D8275A" w:rsidP="000B5DAF">
      <w:pPr>
        <w:numPr>
          <w:ilvl w:val="0"/>
          <w:numId w:val="4"/>
        </w:numPr>
        <w:jc w:val="both"/>
      </w:pPr>
      <w:r>
        <w:t xml:space="preserve">Quanti uffici hai dovuto contattare? </w:t>
      </w:r>
      <w:r>
        <w:rPr>
          <w:u w:val="single"/>
        </w:rPr>
        <w:t>Io pochi, solo l’EDISU</w:t>
      </w:r>
    </w:p>
    <w:p w:rsidR="00D8275A" w:rsidRDefault="00D8275A" w:rsidP="000B5DAF">
      <w:pPr>
        <w:ind w:left="360"/>
        <w:jc w:val="both"/>
      </w:pPr>
    </w:p>
    <w:p w:rsidR="00D8275A" w:rsidRPr="00F46F90" w:rsidRDefault="00D8275A" w:rsidP="000B5DAF">
      <w:pPr>
        <w:numPr>
          <w:ilvl w:val="0"/>
          <w:numId w:val="4"/>
        </w:numPr>
        <w:jc w:val="both"/>
      </w:pPr>
      <w:r>
        <w:t xml:space="preserve">Sei soddisfatto delle tempistiche degli uffici? </w:t>
      </w:r>
      <w:r>
        <w:rPr>
          <w:u w:val="single"/>
        </w:rPr>
        <w:t>Si, pensavo che avrei dovuto aspettare molto di più.</w:t>
      </w:r>
    </w:p>
    <w:p w:rsidR="00D8275A" w:rsidRDefault="00D8275A" w:rsidP="00B511C0">
      <w:pPr>
        <w:ind w:left="360"/>
        <w:jc w:val="both"/>
      </w:pPr>
    </w:p>
    <w:p w:rsidR="00D8275A" w:rsidRPr="00F738A7" w:rsidRDefault="00D8275A" w:rsidP="000B5DAF">
      <w:pPr>
        <w:numPr>
          <w:ilvl w:val="0"/>
          <w:numId w:val="4"/>
        </w:numPr>
        <w:jc w:val="both"/>
      </w:pPr>
      <w:r>
        <w:t xml:space="preserve">Dove hai reperito le informazioni? </w:t>
      </w:r>
      <w:r>
        <w:rPr>
          <w:u w:val="single"/>
        </w:rPr>
        <w:t>Sito e segreteria Studenti</w:t>
      </w:r>
    </w:p>
    <w:p w:rsidR="00D8275A" w:rsidRDefault="00D8275A" w:rsidP="00F738A7">
      <w:pPr>
        <w:jc w:val="both"/>
      </w:pPr>
    </w:p>
    <w:p w:rsidR="00D8275A" w:rsidRPr="00F46F90" w:rsidRDefault="00D8275A" w:rsidP="00F738A7">
      <w:pPr>
        <w:numPr>
          <w:ilvl w:val="0"/>
          <w:numId w:val="4"/>
        </w:numPr>
        <w:jc w:val="both"/>
      </w:pPr>
      <w:r>
        <w:t>Hai trovato le informazioni chiare?</w:t>
      </w:r>
      <w:r w:rsidRPr="00F738A7">
        <w:rPr>
          <w:u w:val="single"/>
        </w:rPr>
        <w:t xml:space="preserve"> </w:t>
      </w:r>
      <w:r w:rsidRPr="00B511C0">
        <w:rPr>
          <w:u w:val="single"/>
        </w:rPr>
        <w:t>Il sito dell'università è</w:t>
      </w:r>
      <w:r>
        <w:rPr>
          <w:u w:val="single"/>
        </w:rPr>
        <w:t xml:space="preserve"> stato molto utile,e poi segreteria degli</w:t>
      </w:r>
      <w:r w:rsidRPr="00B511C0">
        <w:rPr>
          <w:u w:val="single"/>
        </w:rPr>
        <w:t xml:space="preserve"> studenti mi ha dato altr</w:t>
      </w:r>
      <w:r>
        <w:rPr>
          <w:u w:val="single"/>
        </w:rPr>
        <w:t>e</w:t>
      </w:r>
      <w:r w:rsidRPr="00B511C0">
        <w:rPr>
          <w:u w:val="single"/>
        </w:rPr>
        <w:t xml:space="preserve"> informazioni</w:t>
      </w:r>
      <w:r>
        <w:rPr>
          <w:u w:val="single"/>
        </w:rPr>
        <w:t xml:space="preserve"> chiare</w:t>
      </w:r>
      <w:r w:rsidRPr="00B511C0">
        <w:rPr>
          <w:u w:val="single"/>
        </w:rPr>
        <w:t>.</w:t>
      </w:r>
    </w:p>
    <w:p w:rsidR="00D8275A" w:rsidRDefault="00D8275A" w:rsidP="00B511C0">
      <w:pPr>
        <w:jc w:val="both"/>
      </w:pPr>
    </w:p>
    <w:p w:rsidR="00D8275A" w:rsidRPr="00F46F90" w:rsidRDefault="00D8275A" w:rsidP="00B511C0">
      <w:pPr>
        <w:numPr>
          <w:ilvl w:val="0"/>
          <w:numId w:val="4"/>
        </w:numPr>
        <w:jc w:val="both"/>
      </w:pPr>
      <w:r>
        <w:t xml:space="preserve">Informazioni (efficacia, comprensione, etc…): </w:t>
      </w:r>
      <w:r>
        <w:rPr>
          <w:u w:val="single"/>
        </w:rPr>
        <w:t>ogni tanto non capivo a causa del gran numero di  informazioni</w:t>
      </w:r>
    </w:p>
    <w:p w:rsidR="00D8275A" w:rsidRDefault="00D8275A" w:rsidP="00B511C0">
      <w:pPr>
        <w:jc w:val="both"/>
      </w:pPr>
    </w:p>
    <w:p w:rsidR="00D8275A" w:rsidRPr="000B5DAF" w:rsidRDefault="00D8275A" w:rsidP="00B511C0">
      <w:pPr>
        <w:numPr>
          <w:ilvl w:val="0"/>
          <w:numId w:val="4"/>
        </w:numPr>
        <w:jc w:val="both"/>
      </w:pPr>
      <w:r>
        <w:t xml:space="preserve">Personale uffici italiani (preparazione, disponibilità, etc..): </w:t>
      </w:r>
      <w:r w:rsidRPr="00B511C0">
        <w:rPr>
          <w:u w:val="single"/>
        </w:rPr>
        <w:t>disponibili,</w:t>
      </w:r>
      <w:r>
        <w:rPr>
          <w:u w:val="single"/>
        </w:rPr>
        <w:t xml:space="preserve"> </w:t>
      </w:r>
      <w:r w:rsidRPr="00B511C0">
        <w:rPr>
          <w:u w:val="single"/>
        </w:rPr>
        <w:t>gentili,</w:t>
      </w:r>
      <w:r>
        <w:rPr>
          <w:u w:val="single"/>
        </w:rPr>
        <w:t xml:space="preserve"> </w:t>
      </w:r>
      <w:r w:rsidRPr="00B511C0">
        <w:rPr>
          <w:u w:val="single"/>
        </w:rPr>
        <w:t>preparati</w:t>
      </w:r>
      <w:r>
        <w:rPr>
          <w:u w:val="single"/>
        </w:rPr>
        <w:t xml:space="preserve"> (anche se non sanno le lingue)</w:t>
      </w:r>
    </w:p>
    <w:p w:rsidR="00D8275A" w:rsidRDefault="00D8275A" w:rsidP="000B5DAF">
      <w:pPr>
        <w:pStyle w:val="ListParagraph"/>
      </w:pPr>
    </w:p>
    <w:p w:rsidR="00D8275A" w:rsidRDefault="00D8275A" w:rsidP="000B5DAF">
      <w:pPr>
        <w:numPr>
          <w:ilvl w:val="0"/>
          <w:numId w:val="4"/>
        </w:numPr>
      </w:pPr>
      <w:r>
        <w:t xml:space="preserve">Hai incontrato grosse difficoltà di comunicazione per via della lingua? </w:t>
      </w:r>
      <w:r>
        <w:rPr>
          <w:u w:val="single"/>
        </w:rPr>
        <w:t>Solo all’inizio</w:t>
      </w:r>
    </w:p>
    <w:p w:rsidR="00D8275A" w:rsidRPr="00F46F90" w:rsidRDefault="00D8275A" w:rsidP="000B5DAF">
      <w:pPr>
        <w:jc w:val="both"/>
      </w:pPr>
    </w:p>
    <w:p w:rsidR="00D8275A" w:rsidRDefault="00D8275A" w:rsidP="00B511C0">
      <w:pPr>
        <w:jc w:val="both"/>
      </w:pPr>
    </w:p>
    <w:p w:rsidR="00D8275A" w:rsidRPr="00F46F90" w:rsidRDefault="00D8275A" w:rsidP="00B511C0">
      <w:pPr>
        <w:numPr>
          <w:ilvl w:val="0"/>
          <w:numId w:val="4"/>
        </w:numPr>
        <w:jc w:val="both"/>
      </w:pPr>
      <w:r>
        <w:t xml:space="preserve">C’è stato qualcuno nell’ambito universitario che si è occupato di presentarti tutti i possibili servizi a cui puoi accedere? </w:t>
      </w:r>
      <w:r w:rsidRPr="00B511C0">
        <w:rPr>
          <w:u w:val="single"/>
        </w:rPr>
        <w:t>no,</w:t>
      </w:r>
      <w:r>
        <w:rPr>
          <w:u w:val="single"/>
        </w:rPr>
        <w:t xml:space="preserve"> </w:t>
      </w:r>
      <w:r w:rsidRPr="00B511C0">
        <w:rPr>
          <w:u w:val="single"/>
        </w:rPr>
        <w:t>ho fatto tutto da sola,</w:t>
      </w:r>
      <w:r>
        <w:rPr>
          <w:u w:val="single"/>
        </w:rPr>
        <w:t xml:space="preserve"> </w:t>
      </w:r>
      <w:r w:rsidRPr="00B511C0">
        <w:rPr>
          <w:u w:val="single"/>
        </w:rPr>
        <w:t xml:space="preserve">qualche informazione </w:t>
      </w:r>
      <w:r>
        <w:rPr>
          <w:u w:val="single"/>
        </w:rPr>
        <w:t>mi è stata data dalla</w:t>
      </w:r>
      <w:r w:rsidRPr="00B511C0">
        <w:rPr>
          <w:u w:val="single"/>
        </w:rPr>
        <w:t xml:space="preserve"> segretaria studenti..</w:t>
      </w:r>
    </w:p>
    <w:p w:rsidR="00D8275A" w:rsidRDefault="00D8275A" w:rsidP="00B511C0">
      <w:pPr>
        <w:jc w:val="both"/>
      </w:pPr>
    </w:p>
    <w:p w:rsidR="00D8275A" w:rsidRPr="00F46F90" w:rsidRDefault="00D8275A" w:rsidP="00B511C0">
      <w:pPr>
        <w:numPr>
          <w:ilvl w:val="0"/>
          <w:numId w:val="4"/>
        </w:numPr>
        <w:jc w:val="both"/>
      </w:pPr>
      <w:r>
        <w:t xml:space="preserve">Tutor: </w:t>
      </w:r>
      <w:r>
        <w:rPr>
          <w:u w:val="single"/>
        </w:rPr>
        <w:t>non conosco</w:t>
      </w:r>
    </w:p>
    <w:p w:rsidR="00D8275A" w:rsidRDefault="00D8275A" w:rsidP="00B511C0">
      <w:pPr>
        <w:jc w:val="both"/>
      </w:pPr>
    </w:p>
    <w:p w:rsidR="00D8275A" w:rsidRPr="009F47D3" w:rsidRDefault="00D8275A" w:rsidP="00B511C0">
      <w:pPr>
        <w:numPr>
          <w:ilvl w:val="0"/>
          <w:numId w:val="4"/>
        </w:numPr>
        <w:jc w:val="both"/>
      </w:pPr>
      <w:r>
        <w:t xml:space="preserve">Borsa di studio: </w:t>
      </w:r>
      <w:r>
        <w:rPr>
          <w:u w:val="single"/>
        </w:rPr>
        <w:t>EDISU ti aiuta tanto. Ci sono tante utili borse di studio. Devi solo stare attento a non perderla</w:t>
      </w:r>
    </w:p>
    <w:p w:rsidR="00D8275A" w:rsidRDefault="00D8275A" w:rsidP="00B511C0">
      <w:pPr>
        <w:jc w:val="both"/>
      </w:pPr>
    </w:p>
    <w:p w:rsidR="00D8275A" w:rsidRPr="009F47D3" w:rsidRDefault="00D8275A" w:rsidP="00B511C0">
      <w:pPr>
        <w:numPr>
          <w:ilvl w:val="0"/>
          <w:numId w:val="4"/>
        </w:numPr>
        <w:jc w:val="both"/>
      </w:pPr>
      <w:r>
        <w:t xml:space="preserve">Mensa: </w:t>
      </w:r>
      <w:r>
        <w:rPr>
          <w:u w:val="single"/>
        </w:rPr>
        <w:t>mai usata</w:t>
      </w:r>
    </w:p>
    <w:p w:rsidR="00D8275A" w:rsidRDefault="00D8275A" w:rsidP="00B511C0">
      <w:pPr>
        <w:jc w:val="both"/>
      </w:pPr>
    </w:p>
    <w:p w:rsidR="00D8275A" w:rsidRPr="009F47D3" w:rsidRDefault="00D8275A" w:rsidP="00B511C0">
      <w:pPr>
        <w:numPr>
          <w:ilvl w:val="0"/>
          <w:numId w:val="4"/>
        </w:numPr>
        <w:jc w:val="both"/>
      </w:pPr>
      <w:r>
        <w:t xml:space="preserve">Alloggio/collegio: </w:t>
      </w:r>
      <w:r>
        <w:rPr>
          <w:u w:val="single"/>
        </w:rPr>
        <w:t>non ne avevo bisogno</w:t>
      </w:r>
    </w:p>
    <w:p w:rsidR="00D8275A" w:rsidRDefault="00D8275A" w:rsidP="00B511C0">
      <w:pPr>
        <w:jc w:val="both"/>
      </w:pPr>
    </w:p>
    <w:p w:rsidR="00D8275A" w:rsidRPr="008447D5" w:rsidRDefault="00D8275A" w:rsidP="00B511C0">
      <w:pPr>
        <w:numPr>
          <w:ilvl w:val="0"/>
          <w:numId w:val="4"/>
        </w:numPr>
        <w:jc w:val="both"/>
      </w:pPr>
      <w:r>
        <w:t xml:space="preserve">Incontri introduttivi: </w:t>
      </w:r>
      <w:r>
        <w:rPr>
          <w:u w:val="single"/>
        </w:rPr>
        <w:t>utile. semplice</w:t>
      </w:r>
    </w:p>
    <w:p w:rsidR="00D8275A" w:rsidRDefault="00D8275A" w:rsidP="00B511C0">
      <w:pPr>
        <w:jc w:val="both"/>
      </w:pPr>
    </w:p>
    <w:p w:rsidR="00D8275A" w:rsidRPr="009F47D3" w:rsidRDefault="00D8275A" w:rsidP="00B511C0">
      <w:pPr>
        <w:numPr>
          <w:ilvl w:val="0"/>
          <w:numId w:val="4"/>
        </w:numPr>
        <w:jc w:val="both"/>
      </w:pPr>
      <w:r>
        <w:t xml:space="preserve">Incontri dedicati: </w:t>
      </w:r>
      <w:r>
        <w:rPr>
          <w:u w:val="single"/>
        </w:rPr>
        <w:t>no, sarebbero stati utili.</w:t>
      </w:r>
    </w:p>
    <w:p w:rsidR="00D8275A" w:rsidRDefault="00D8275A" w:rsidP="00B511C0">
      <w:pPr>
        <w:jc w:val="both"/>
      </w:pPr>
    </w:p>
    <w:p w:rsidR="00D8275A" w:rsidRPr="008447D5" w:rsidRDefault="00D8275A" w:rsidP="00B511C0">
      <w:pPr>
        <w:numPr>
          <w:ilvl w:val="0"/>
          <w:numId w:val="4"/>
        </w:numPr>
        <w:jc w:val="both"/>
      </w:pPr>
      <w:r>
        <w:t xml:space="preserve">Sei stato invitato e hai partecipato a incontri per studenti stranieri? </w:t>
      </w:r>
      <w:r w:rsidRPr="00B511C0">
        <w:rPr>
          <w:u w:val="single"/>
        </w:rPr>
        <w:t>no</w:t>
      </w:r>
    </w:p>
    <w:p w:rsidR="00D8275A" w:rsidRDefault="00D8275A" w:rsidP="00B511C0">
      <w:pPr>
        <w:jc w:val="both"/>
      </w:pPr>
    </w:p>
    <w:p w:rsidR="00D8275A" w:rsidRPr="009F47D3" w:rsidRDefault="00D8275A" w:rsidP="00B511C0">
      <w:pPr>
        <w:numPr>
          <w:ilvl w:val="0"/>
          <w:numId w:val="4"/>
        </w:numPr>
        <w:jc w:val="both"/>
      </w:pPr>
      <w:r>
        <w:t xml:space="preserve">Altri servizi per studenti: </w:t>
      </w:r>
      <w:r>
        <w:rPr>
          <w:u w:val="single"/>
        </w:rPr>
        <w:t xml:space="preserve">no. </w:t>
      </w:r>
    </w:p>
    <w:p w:rsidR="00D8275A" w:rsidRDefault="00D8275A" w:rsidP="00B511C0">
      <w:pPr>
        <w:jc w:val="both"/>
      </w:pPr>
    </w:p>
    <w:p w:rsidR="00D8275A" w:rsidRPr="009F47D3" w:rsidRDefault="00D8275A" w:rsidP="00B511C0">
      <w:pPr>
        <w:numPr>
          <w:ilvl w:val="0"/>
          <w:numId w:val="4"/>
        </w:numPr>
        <w:jc w:val="both"/>
      </w:pPr>
      <w:r>
        <w:t xml:space="preserve">Ora che sei ufficialmente iscritto, il tuo iter burocratico è concluso? </w:t>
      </w:r>
      <w:r>
        <w:rPr>
          <w:u w:val="single"/>
        </w:rPr>
        <w:t>Quello che devono fare gli altri studenti</w:t>
      </w:r>
    </w:p>
    <w:p w:rsidR="00D8275A" w:rsidRDefault="00D8275A" w:rsidP="00B511C0">
      <w:pPr>
        <w:jc w:val="both"/>
      </w:pPr>
    </w:p>
    <w:p w:rsidR="00D8275A" w:rsidRDefault="00D8275A" w:rsidP="00B511C0">
      <w:pPr>
        <w:numPr>
          <w:ilvl w:val="0"/>
          <w:numId w:val="4"/>
        </w:numPr>
        <w:jc w:val="both"/>
      </w:pPr>
      <w:r>
        <w:t>Sensazioni personali su:</w:t>
      </w:r>
    </w:p>
    <w:p w:rsidR="00D8275A" w:rsidRDefault="00D8275A" w:rsidP="00B511C0">
      <w:pPr>
        <w:numPr>
          <w:ilvl w:val="1"/>
          <w:numId w:val="2"/>
        </w:numPr>
        <w:jc w:val="both"/>
      </w:pPr>
      <w:r>
        <w:t xml:space="preserve">Lezioni: </w:t>
      </w:r>
      <w:r w:rsidRPr="00B511C0">
        <w:rPr>
          <w:u w:val="single"/>
        </w:rPr>
        <w:t xml:space="preserve">i professori sono </w:t>
      </w:r>
      <w:r>
        <w:rPr>
          <w:u w:val="single"/>
        </w:rPr>
        <w:t>fantastici</w:t>
      </w:r>
      <w:r w:rsidRPr="00B511C0">
        <w:rPr>
          <w:u w:val="single"/>
        </w:rPr>
        <w:t xml:space="preserve"> </w:t>
      </w:r>
    </w:p>
    <w:p w:rsidR="00D8275A" w:rsidRPr="008447D5" w:rsidRDefault="00D8275A" w:rsidP="00B511C0">
      <w:pPr>
        <w:numPr>
          <w:ilvl w:val="1"/>
          <w:numId w:val="2"/>
        </w:numPr>
        <w:jc w:val="both"/>
      </w:pPr>
      <w:r>
        <w:t xml:space="preserve">Studio a casa: </w:t>
      </w:r>
      <w:r>
        <w:rPr>
          <w:u w:val="single"/>
        </w:rPr>
        <w:t>impegnativo</w:t>
      </w:r>
    </w:p>
    <w:p w:rsidR="00D8275A" w:rsidRDefault="00D8275A" w:rsidP="00B511C0">
      <w:pPr>
        <w:numPr>
          <w:ilvl w:val="1"/>
          <w:numId w:val="2"/>
        </w:numPr>
        <w:jc w:val="both"/>
      </w:pPr>
      <w:r>
        <w:t xml:space="preserve">Situazione economica: </w:t>
      </w:r>
      <w:r>
        <w:rPr>
          <w:u w:val="single"/>
        </w:rPr>
        <w:t>buona, anche se l’aiuto dei miei genitori è fondamentale</w:t>
      </w:r>
    </w:p>
    <w:p w:rsidR="00D8275A" w:rsidRDefault="00D8275A" w:rsidP="00B511C0">
      <w:pPr>
        <w:numPr>
          <w:ilvl w:val="1"/>
          <w:numId w:val="2"/>
        </w:numPr>
        <w:jc w:val="both"/>
      </w:pPr>
      <w:r>
        <w:t xml:space="preserve">Strutture universitarie: </w:t>
      </w:r>
      <w:r>
        <w:rPr>
          <w:u w:val="single"/>
        </w:rPr>
        <w:t>all’estero sono più organizzati e c’è spazio per tutti</w:t>
      </w:r>
    </w:p>
    <w:p w:rsidR="00D8275A" w:rsidRDefault="00D8275A" w:rsidP="00B511C0">
      <w:pPr>
        <w:numPr>
          <w:ilvl w:val="1"/>
          <w:numId w:val="2"/>
        </w:numPr>
        <w:jc w:val="both"/>
      </w:pPr>
      <w:r>
        <w:t xml:space="preserve"> Uffici / burocrazia (attuale</w:t>
      </w:r>
      <w:r>
        <w:rPr>
          <w:u w:val="single"/>
        </w:rPr>
        <w:t>): la burocrazia ti fa passare la voglia di continuare, vogliono</w:t>
      </w:r>
      <w:r w:rsidRPr="00B511C0">
        <w:rPr>
          <w:u w:val="single"/>
        </w:rPr>
        <w:t xml:space="preserve"> tanti documenti</w:t>
      </w:r>
      <w:r>
        <w:rPr>
          <w:u w:val="single"/>
        </w:rPr>
        <w:t>, per fortuna il personale ti viene in contro.</w:t>
      </w:r>
    </w:p>
    <w:p w:rsidR="00D8275A" w:rsidRPr="00F738A7" w:rsidRDefault="00D8275A" w:rsidP="00B511C0">
      <w:pPr>
        <w:numPr>
          <w:ilvl w:val="1"/>
          <w:numId w:val="2"/>
        </w:numPr>
        <w:jc w:val="both"/>
      </w:pPr>
      <w:r>
        <w:t xml:space="preserve">Sostegno psico-fisico: </w:t>
      </w:r>
      <w:r>
        <w:rPr>
          <w:u w:val="single"/>
        </w:rPr>
        <w:t>solo dalla mia famiglia</w:t>
      </w:r>
    </w:p>
    <w:p w:rsidR="00D8275A" w:rsidRDefault="00D8275A" w:rsidP="00F738A7">
      <w:pPr>
        <w:ind w:left="1440"/>
        <w:jc w:val="both"/>
      </w:pPr>
    </w:p>
    <w:p w:rsidR="00D8275A" w:rsidRPr="00F738A7" w:rsidRDefault="00D8275A" w:rsidP="00F738A7">
      <w:pPr>
        <w:rPr>
          <w:u w:val="single"/>
        </w:rPr>
      </w:pPr>
      <w:r>
        <w:t>25. Pensi che l’Università abbia facilitato la tua integrazione dal punto di vista umano?</w:t>
      </w:r>
      <w:r>
        <w:rPr>
          <w:u w:val="single"/>
        </w:rPr>
        <w:t xml:space="preserve"> È andato tutto bene, anche se l’Università dovrebbe preoccuparsene di più.</w:t>
      </w:r>
    </w:p>
    <w:p w:rsidR="00D8275A" w:rsidRDefault="00D8275A" w:rsidP="00B511C0">
      <w:pPr>
        <w:jc w:val="both"/>
      </w:pPr>
    </w:p>
    <w:p w:rsidR="00D8275A" w:rsidRDefault="00D8275A" w:rsidP="00B511C0">
      <w:r>
        <w:t xml:space="preserve">26. Consigli che daresti all’Università? </w:t>
      </w:r>
      <w:r w:rsidRPr="00B511C0">
        <w:rPr>
          <w:u w:val="single"/>
        </w:rPr>
        <w:t>Niente consig</w:t>
      </w:r>
      <w:r>
        <w:rPr>
          <w:u w:val="single"/>
        </w:rPr>
        <w:t>li , i professori davvero gentili</w:t>
      </w:r>
      <w:r w:rsidRPr="00B511C0">
        <w:rPr>
          <w:u w:val="single"/>
        </w:rPr>
        <w:t>,</w:t>
      </w:r>
      <w:r>
        <w:rPr>
          <w:u w:val="single"/>
        </w:rPr>
        <w:t xml:space="preserve"> </w:t>
      </w:r>
      <w:r w:rsidRPr="00B511C0">
        <w:rPr>
          <w:u w:val="single"/>
        </w:rPr>
        <w:t>disponibili</w:t>
      </w:r>
      <w:r>
        <w:rPr>
          <w:u w:val="single"/>
        </w:rPr>
        <w:t>. Solo che in certe</w:t>
      </w:r>
      <w:r w:rsidRPr="00B511C0">
        <w:rPr>
          <w:u w:val="single"/>
        </w:rPr>
        <w:t xml:space="preserve"> lezioni ci sono cosi tanti</w:t>
      </w:r>
      <w:r>
        <w:rPr>
          <w:u w:val="single"/>
        </w:rPr>
        <w:t xml:space="preserve"> studenti che non hanno il posto</w:t>
      </w:r>
      <w:r w:rsidRPr="00B511C0">
        <w:rPr>
          <w:u w:val="single"/>
        </w:rPr>
        <w:t xml:space="preserve"> </w:t>
      </w:r>
      <w:r>
        <w:rPr>
          <w:u w:val="single"/>
        </w:rPr>
        <w:t>per</w:t>
      </w:r>
      <w:r w:rsidRPr="00B511C0">
        <w:rPr>
          <w:u w:val="single"/>
        </w:rPr>
        <w:t xml:space="preserve"> seder</w:t>
      </w:r>
      <w:r>
        <w:rPr>
          <w:u w:val="single"/>
        </w:rPr>
        <w:t>s</w:t>
      </w:r>
      <w:r w:rsidRPr="00B511C0">
        <w:rPr>
          <w:u w:val="single"/>
        </w:rPr>
        <w:t>i (cioè serve il spazio)</w:t>
      </w:r>
      <w:r>
        <w:rPr>
          <w:u w:val="single"/>
        </w:rPr>
        <w:t xml:space="preserve"> </w:t>
      </w:r>
      <w:r w:rsidRPr="00B511C0">
        <w:rPr>
          <w:u w:val="single"/>
        </w:rPr>
        <w:t>per esempio in paesi extracomunitari all'università è tutto molto programmato,</w:t>
      </w:r>
      <w:r>
        <w:rPr>
          <w:u w:val="single"/>
        </w:rPr>
        <w:t>gl</w:t>
      </w:r>
      <w:r w:rsidRPr="00B511C0">
        <w:rPr>
          <w:u w:val="single"/>
        </w:rPr>
        <w:t>i studenti non hanno questi problemi.</w:t>
      </w:r>
      <w:r>
        <w:rPr>
          <w:u w:val="single"/>
        </w:rPr>
        <w:t xml:space="preserve"> Ma alla fine l’università è molto disponibile </w:t>
      </w:r>
      <w:r w:rsidRPr="00B511C0">
        <w:rPr>
          <w:u w:val="single"/>
        </w:rPr>
        <w:t xml:space="preserve">con </w:t>
      </w:r>
      <w:r>
        <w:rPr>
          <w:u w:val="single"/>
        </w:rPr>
        <w:t>gl</w:t>
      </w:r>
      <w:r w:rsidRPr="00B511C0">
        <w:rPr>
          <w:u w:val="single"/>
        </w:rPr>
        <w:t>i studenti stranieri.</w:t>
      </w:r>
      <w:r>
        <w:t xml:space="preserve"> </w:t>
      </w:r>
    </w:p>
    <w:p w:rsidR="00D8275A" w:rsidRDefault="00D8275A"/>
    <w:sectPr w:rsidR="00D8275A" w:rsidSect="00B511C0">
      <w:pgSz w:w="11906" w:h="16838"/>
      <w:pgMar w:top="539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937E8"/>
    <w:multiLevelType w:val="hybridMultilevel"/>
    <w:tmpl w:val="0A36227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055B64"/>
    <w:multiLevelType w:val="hybridMultilevel"/>
    <w:tmpl w:val="0E203F14"/>
    <w:lvl w:ilvl="0" w:tplc="679437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F0C3EDC"/>
    <w:multiLevelType w:val="hybridMultilevel"/>
    <w:tmpl w:val="8D4872A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BD2B6C2">
      <w:start w:val="8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4CE2273"/>
    <w:multiLevelType w:val="hybridMultilevel"/>
    <w:tmpl w:val="F844DBC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504DBD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BB6569F"/>
    <w:multiLevelType w:val="hybridMultilevel"/>
    <w:tmpl w:val="6F5A303C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1C0"/>
    <w:rsid w:val="000B5DAF"/>
    <w:rsid w:val="00255439"/>
    <w:rsid w:val="00384F85"/>
    <w:rsid w:val="00421C69"/>
    <w:rsid w:val="00441D5F"/>
    <w:rsid w:val="00494133"/>
    <w:rsid w:val="0056601A"/>
    <w:rsid w:val="005938E3"/>
    <w:rsid w:val="0065216C"/>
    <w:rsid w:val="006C272A"/>
    <w:rsid w:val="008447D5"/>
    <w:rsid w:val="009F47D3"/>
    <w:rsid w:val="00B511C0"/>
    <w:rsid w:val="00B942EC"/>
    <w:rsid w:val="00D03895"/>
    <w:rsid w:val="00D8275A"/>
    <w:rsid w:val="00EB0753"/>
    <w:rsid w:val="00EF1B6A"/>
    <w:rsid w:val="00F46F90"/>
    <w:rsid w:val="00F738A7"/>
    <w:rsid w:val="00F94571"/>
    <w:rsid w:val="00F96DF1"/>
    <w:rsid w:val="00FC2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1C0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B5DAF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3</Pages>
  <Words>722</Words>
  <Characters>4121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Intervista 1</dc:title>
  <dc:subject/>
  <dc:creator>Amanda</dc:creator>
  <cp:keywords/>
  <dc:description/>
  <cp:lastModifiedBy>Amanda</cp:lastModifiedBy>
  <cp:revision>4</cp:revision>
  <cp:lastPrinted>2011-05-11T13:52:00Z</cp:lastPrinted>
  <dcterms:created xsi:type="dcterms:W3CDTF">2011-05-03T18:13:00Z</dcterms:created>
  <dcterms:modified xsi:type="dcterms:W3CDTF">2011-05-11T13:52:00Z</dcterms:modified>
</cp:coreProperties>
</file>