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480" w:rsidRPr="0065216C" w:rsidRDefault="008F5480" w:rsidP="002554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Questionario compilato dall’intervistatore</w:t>
      </w:r>
    </w:p>
    <w:p w:rsidR="008F5480" w:rsidRPr="0065216C" w:rsidRDefault="008F5480" w:rsidP="00255439">
      <w:pPr>
        <w:jc w:val="center"/>
        <w:rPr>
          <w:b/>
          <w:sz w:val="28"/>
          <w:szCs w:val="28"/>
        </w:rPr>
      </w:pPr>
      <w:r w:rsidRPr="0065216C">
        <w:rPr>
          <w:b/>
          <w:sz w:val="28"/>
          <w:szCs w:val="28"/>
        </w:rPr>
        <w:t>Costruzione profilo</w:t>
      </w:r>
    </w:p>
    <w:p w:rsidR="008F5480" w:rsidRDefault="008F5480" w:rsidP="00255439">
      <w:pPr>
        <w:jc w:val="both"/>
      </w:pPr>
    </w:p>
    <w:p w:rsidR="008F5480" w:rsidRDefault="008F5480" w:rsidP="00255439">
      <w:pPr>
        <w:jc w:val="both"/>
      </w:pPr>
    </w:p>
    <w:p w:rsidR="008F5480" w:rsidRDefault="008F5480" w:rsidP="00255439">
      <w:pPr>
        <w:jc w:val="both"/>
      </w:pPr>
    </w:p>
    <w:p w:rsidR="008F5480" w:rsidRDefault="008F5480" w:rsidP="00255439">
      <w:pPr>
        <w:jc w:val="both"/>
      </w:pPr>
      <w:r>
        <w:t xml:space="preserve">Nome: </w:t>
      </w:r>
      <w:r w:rsidRPr="006C272A">
        <w:rPr>
          <w:u w:val="single"/>
        </w:rPr>
        <w:t>Olga I.</w:t>
      </w:r>
    </w:p>
    <w:p w:rsidR="008F5480" w:rsidRPr="006C272A" w:rsidRDefault="008F5480" w:rsidP="00255439">
      <w:pPr>
        <w:jc w:val="both"/>
        <w:rPr>
          <w:u w:val="single"/>
        </w:rPr>
      </w:pPr>
      <w:r>
        <w:t xml:space="preserve">Genere: </w:t>
      </w:r>
      <w:r w:rsidRPr="006C272A">
        <w:rPr>
          <w:u w:val="single"/>
        </w:rPr>
        <w:t>Femmina</w:t>
      </w:r>
    </w:p>
    <w:p w:rsidR="008F5480" w:rsidRDefault="008F5480" w:rsidP="00255439">
      <w:pPr>
        <w:jc w:val="both"/>
      </w:pPr>
      <w:r>
        <w:t xml:space="preserve">Età: </w:t>
      </w:r>
      <w:r w:rsidRPr="006C272A">
        <w:rPr>
          <w:u w:val="single"/>
        </w:rPr>
        <w:t>20</w:t>
      </w:r>
    </w:p>
    <w:p w:rsidR="008F5480" w:rsidRDefault="008F5480" w:rsidP="00255439">
      <w:pPr>
        <w:jc w:val="both"/>
      </w:pPr>
      <w:r>
        <w:t xml:space="preserve">Paese di Provenienza: </w:t>
      </w:r>
      <w:r w:rsidRPr="006C272A">
        <w:rPr>
          <w:u w:val="single"/>
        </w:rPr>
        <w:t>Bielorussia</w:t>
      </w:r>
    </w:p>
    <w:p w:rsidR="008F5480" w:rsidRPr="006C272A" w:rsidRDefault="008F5480" w:rsidP="00255439">
      <w:pPr>
        <w:jc w:val="both"/>
        <w:rPr>
          <w:u w:val="single"/>
        </w:rPr>
      </w:pPr>
      <w:r>
        <w:t xml:space="preserve">Titolo di studio: </w:t>
      </w:r>
      <w:r>
        <w:rPr>
          <w:u w:val="single"/>
        </w:rPr>
        <w:t>Diploma (equivalente al diploma di scuola superiore italiana) presso un collegio di Medicina in infermiera e ostetrica.</w:t>
      </w:r>
    </w:p>
    <w:p w:rsidR="008F5480" w:rsidRDefault="008F5480" w:rsidP="00255439">
      <w:pPr>
        <w:jc w:val="both"/>
      </w:pPr>
      <w:r>
        <w:t>Facoltà: Psicologia</w:t>
      </w:r>
    </w:p>
    <w:p w:rsidR="008F5480" w:rsidRDefault="008F5480" w:rsidP="00255439">
      <w:pPr>
        <w:jc w:val="both"/>
      </w:pPr>
    </w:p>
    <w:p w:rsidR="008F5480" w:rsidRDefault="008F5480" w:rsidP="00255439">
      <w:pPr>
        <w:numPr>
          <w:ilvl w:val="0"/>
          <w:numId w:val="1"/>
        </w:numPr>
        <w:jc w:val="both"/>
      </w:pPr>
      <w:r>
        <w:t xml:space="preserve">Con chi vivevi nel tuo paese? </w:t>
      </w:r>
    </w:p>
    <w:p w:rsidR="008F5480" w:rsidRPr="00255439" w:rsidRDefault="008F5480" w:rsidP="00255439">
      <w:pPr>
        <w:ind w:left="360"/>
        <w:jc w:val="both"/>
        <w:rPr>
          <w:u w:val="single"/>
        </w:rPr>
      </w:pPr>
      <w:r>
        <w:rPr>
          <w:u w:val="single"/>
        </w:rPr>
        <w:t>Con la compagna di stanza al collegio.</w:t>
      </w:r>
    </w:p>
    <w:p w:rsidR="008F5480" w:rsidRDefault="008F5480" w:rsidP="00255439">
      <w:pPr>
        <w:ind w:left="360"/>
        <w:jc w:val="both"/>
      </w:pPr>
    </w:p>
    <w:p w:rsidR="008F5480" w:rsidRDefault="008F5480" w:rsidP="00255439">
      <w:pPr>
        <w:numPr>
          <w:ilvl w:val="0"/>
          <w:numId w:val="1"/>
        </w:numPr>
        <w:jc w:val="both"/>
      </w:pPr>
      <w:r>
        <w:t>Quale titolo di studio hanno e che lavoro svolgono i tuoi familiari?</w:t>
      </w:r>
    </w:p>
    <w:p w:rsidR="008F5480" w:rsidRDefault="008F5480" w:rsidP="00255439">
      <w:pPr>
        <w:ind w:left="360"/>
        <w:jc w:val="both"/>
        <w:rPr>
          <w:u w:val="single"/>
        </w:rPr>
      </w:pPr>
      <w:r>
        <w:rPr>
          <w:u w:val="single"/>
        </w:rPr>
        <w:t>Entrambi i genitori sono laureati, il padre è ingengere e la madre una maestra in pensione. Suo fratello è laureato e lavora come agente immobiliare.</w:t>
      </w:r>
    </w:p>
    <w:p w:rsidR="008F5480" w:rsidRPr="00255439" w:rsidRDefault="008F5480" w:rsidP="00255439">
      <w:pPr>
        <w:ind w:left="360"/>
        <w:jc w:val="both"/>
        <w:rPr>
          <w:u w:val="single"/>
        </w:rPr>
      </w:pPr>
    </w:p>
    <w:p w:rsidR="008F5480" w:rsidRDefault="008F5480" w:rsidP="00255439">
      <w:pPr>
        <w:numPr>
          <w:ilvl w:val="0"/>
          <w:numId w:val="1"/>
        </w:numPr>
        <w:jc w:val="both"/>
      </w:pPr>
      <w:r>
        <w:t>Vivevi:</w:t>
      </w:r>
      <w:r>
        <w:rPr>
          <w:u w:val="single"/>
        </w:rPr>
        <w:t xml:space="preserve"> nella città di Minsk (capitale)</w:t>
      </w:r>
      <w:r>
        <w:t xml:space="preserve"> </w:t>
      </w:r>
    </w:p>
    <w:p w:rsidR="008F5480" w:rsidRPr="0056601A" w:rsidRDefault="008F5480" w:rsidP="00255439">
      <w:pPr>
        <w:ind w:left="1080"/>
        <w:jc w:val="both"/>
        <w:rPr>
          <w:u w:val="single"/>
        </w:rPr>
      </w:pPr>
    </w:p>
    <w:p w:rsidR="008F5480" w:rsidRDefault="008F5480" w:rsidP="00255439">
      <w:pPr>
        <w:numPr>
          <w:ilvl w:val="0"/>
          <w:numId w:val="1"/>
        </w:numPr>
        <w:jc w:val="both"/>
      </w:pPr>
      <w:r>
        <w:t xml:space="preserve">A livello economico reputi la tua famiglia: </w:t>
      </w:r>
      <w:r>
        <w:rPr>
          <w:u w:val="single"/>
        </w:rPr>
        <w:t>livello medio-basso</w:t>
      </w:r>
    </w:p>
    <w:p w:rsidR="008F5480" w:rsidRDefault="008F5480" w:rsidP="00255439">
      <w:pPr>
        <w:ind w:left="1080"/>
        <w:jc w:val="both"/>
      </w:pPr>
    </w:p>
    <w:p w:rsidR="008F5480" w:rsidRDefault="008F5480" w:rsidP="00255439">
      <w:pPr>
        <w:numPr>
          <w:ilvl w:val="0"/>
          <w:numId w:val="1"/>
        </w:numPr>
        <w:jc w:val="both"/>
      </w:pPr>
      <w:r>
        <w:t>Cosa pensa la tua famiglia della tua scelta?</w:t>
      </w:r>
    </w:p>
    <w:p w:rsidR="008F5480" w:rsidRDefault="008F5480" w:rsidP="00255439">
      <w:pPr>
        <w:ind w:left="360"/>
        <w:jc w:val="both"/>
        <w:rPr>
          <w:u w:val="single"/>
        </w:rPr>
      </w:pPr>
      <w:r>
        <w:rPr>
          <w:u w:val="single"/>
        </w:rPr>
        <w:t>Sono molto contenti</w:t>
      </w:r>
    </w:p>
    <w:p w:rsidR="008F5480" w:rsidRPr="0056601A" w:rsidRDefault="008F5480" w:rsidP="00255439">
      <w:pPr>
        <w:ind w:left="360"/>
        <w:jc w:val="both"/>
        <w:rPr>
          <w:u w:val="single"/>
        </w:rPr>
      </w:pPr>
    </w:p>
    <w:p w:rsidR="008F5480" w:rsidRDefault="008F5480" w:rsidP="00255439">
      <w:pPr>
        <w:numPr>
          <w:ilvl w:val="0"/>
          <w:numId w:val="1"/>
        </w:numPr>
        <w:jc w:val="both"/>
      </w:pPr>
      <w:r>
        <w:t xml:space="preserve">Hai mai vissuto da solo? </w:t>
      </w:r>
    </w:p>
    <w:p w:rsidR="008F5480" w:rsidRDefault="008F5480" w:rsidP="0056601A">
      <w:pPr>
        <w:ind w:left="360"/>
        <w:jc w:val="both"/>
        <w:rPr>
          <w:u w:val="single"/>
        </w:rPr>
      </w:pPr>
      <w:r>
        <w:rPr>
          <w:u w:val="single"/>
        </w:rPr>
        <w:t>Si, durante gli anni di collegio</w:t>
      </w:r>
    </w:p>
    <w:p w:rsidR="008F5480" w:rsidRDefault="008F5480" w:rsidP="0056601A">
      <w:pPr>
        <w:ind w:left="360"/>
        <w:jc w:val="both"/>
        <w:rPr>
          <w:u w:val="single"/>
        </w:rPr>
      </w:pPr>
    </w:p>
    <w:p w:rsidR="008F5480" w:rsidRPr="0056601A" w:rsidRDefault="008F5480" w:rsidP="0056601A">
      <w:pPr>
        <w:numPr>
          <w:ilvl w:val="0"/>
          <w:numId w:val="1"/>
        </w:numPr>
        <w:jc w:val="both"/>
        <w:rPr>
          <w:u w:val="single"/>
        </w:rPr>
      </w:pPr>
      <w:r>
        <w:t xml:space="preserve">Nel tuo paese d’origine, studiavi o lavoravi? </w:t>
      </w:r>
    </w:p>
    <w:p w:rsidR="008F5480" w:rsidRDefault="008F5480" w:rsidP="00255439">
      <w:pPr>
        <w:ind w:left="720"/>
        <w:jc w:val="both"/>
        <w:rPr>
          <w:u w:val="single"/>
        </w:rPr>
      </w:pPr>
      <w:r>
        <w:rPr>
          <w:u w:val="single"/>
        </w:rPr>
        <w:t>Terminati gli studi ho lavorato per un mese come ostetrica con un contratto a tempo indeterminato, ma lo stipendio di un mese non raggiungeva nemmeno la metà dell’affitto di un alloggio, per quanto piccolo.</w:t>
      </w:r>
    </w:p>
    <w:p w:rsidR="008F5480" w:rsidRPr="0056601A" w:rsidRDefault="008F5480" w:rsidP="00255439">
      <w:pPr>
        <w:ind w:left="720"/>
        <w:jc w:val="both"/>
        <w:rPr>
          <w:u w:val="single"/>
        </w:rPr>
      </w:pPr>
    </w:p>
    <w:p w:rsidR="008F5480" w:rsidRDefault="008F5480" w:rsidP="00255439">
      <w:pPr>
        <w:numPr>
          <w:ilvl w:val="0"/>
          <w:numId w:val="1"/>
        </w:numPr>
        <w:jc w:val="both"/>
      </w:pPr>
      <w:r>
        <w:t xml:space="preserve">Sono molti i ragazzi della tua età, nel tuo paese, che si trasferiscono all’estero per studiare o lavorare? </w:t>
      </w:r>
    </w:p>
    <w:p w:rsidR="008F5480" w:rsidRPr="0056601A" w:rsidRDefault="008F5480" w:rsidP="0056601A">
      <w:pPr>
        <w:jc w:val="both"/>
        <w:rPr>
          <w:u w:val="single"/>
        </w:rPr>
      </w:pPr>
      <w:r>
        <w:rPr>
          <w:u w:val="single"/>
        </w:rPr>
        <w:t>Che io sappia nessuno.</w:t>
      </w:r>
    </w:p>
    <w:p w:rsidR="008F5480" w:rsidRDefault="008F5480" w:rsidP="0056601A">
      <w:pPr>
        <w:jc w:val="both"/>
      </w:pPr>
    </w:p>
    <w:p w:rsidR="008F5480" w:rsidRPr="0056601A" w:rsidRDefault="008F5480" w:rsidP="00255439">
      <w:pPr>
        <w:numPr>
          <w:ilvl w:val="0"/>
          <w:numId w:val="1"/>
        </w:numPr>
        <w:jc w:val="both"/>
      </w:pPr>
      <w:r>
        <w:t xml:space="preserve">Sei già stato in Italia? </w:t>
      </w:r>
      <w:r>
        <w:rPr>
          <w:u w:val="single"/>
        </w:rPr>
        <w:t>Si</w:t>
      </w:r>
    </w:p>
    <w:p w:rsidR="008F5480" w:rsidRDefault="008F5480" w:rsidP="0056601A">
      <w:pPr>
        <w:jc w:val="both"/>
      </w:pPr>
    </w:p>
    <w:p w:rsidR="008F5480" w:rsidRDefault="008F5480" w:rsidP="00255439">
      <w:pPr>
        <w:numPr>
          <w:ilvl w:val="0"/>
          <w:numId w:val="3"/>
        </w:numPr>
        <w:jc w:val="both"/>
      </w:pPr>
      <w:r>
        <w:t>In che occasione?  Diversi viaggi per aiutare i bambini colpiti dal disastro di C</w:t>
      </w:r>
      <w:r w:rsidRPr="0056601A">
        <w:t>hernobyl</w:t>
      </w:r>
    </w:p>
    <w:p w:rsidR="008F5480" w:rsidRDefault="008F5480" w:rsidP="00255439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jc w:val="both"/>
      </w:pPr>
      <w:r>
        <w:t>Quante volte? 6 viaggi</w:t>
      </w:r>
    </w:p>
    <w:p w:rsidR="008F5480" w:rsidRDefault="008F5480" w:rsidP="00255439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jc w:val="both"/>
      </w:pPr>
      <w:r>
        <w:t>Per quanto tempo? Un mese per viaggio</w:t>
      </w:r>
    </w:p>
    <w:p w:rsidR="008F5480" w:rsidRDefault="008F5480" w:rsidP="00255439">
      <w:pPr>
        <w:numPr>
          <w:ilvl w:val="0"/>
          <w:numId w:val="3"/>
        </w:numPr>
        <w:jc w:val="both"/>
      </w:pPr>
      <w:r>
        <w:t>Dove hai alloggiato? A casa della mia famiglia ospitante</w:t>
      </w:r>
    </w:p>
    <w:p w:rsidR="008F5480" w:rsidRDefault="008F5480" w:rsidP="00255439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jc w:val="both"/>
      </w:pPr>
      <w:r>
        <w:t>Come ti sei trovata? Molto bene</w:t>
      </w:r>
    </w:p>
    <w:p w:rsidR="008F5480" w:rsidRDefault="008F5480" w:rsidP="00255439">
      <w:pPr>
        <w:ind w:left="720"/>
        <w:jc w:val="both"/>
      </w:pPr>
    </w:p>
    <w:p w:rsidR="008F5480" w:rsidRDefault="008F5480" w:rsidP="00255439">
      <w:pPr>
        <w:numPr>
          <w:ilvl w:val="0"/>
          <w:numId w:val="1"/>
        </w:numPr>
        <w:jc w:val="both"/>
      </w:pPr>
      <w:r>
        <w:t>Sapevi già l’italiano prima di trasferirti?</w:t>
      </w:r>
    </w:p>
    <w:p w:rsidR="008F5480" w:rsidRPr="0056601A" w:rsidRDefault="008F5480" w:rsidP="0056601A">
      <w:pPr>
        <w:jc w:val="both"/>
        <w:rPr>
          <w:u w:val="single"/>
        </w:rPr>
      </w:pPr>
      <w:r>
        <w:rPr>
          <w:u w:val="single"/>
        </w:rPr>
        <w:t>Si, ma con non poche difficoltà.</w:t>
      </w:r>
    </w:p>
    <w:p w:rsidR="008F5480" w:rsidRDefault="008F5480" w:rsidP="00754890"/>
    <w:p w:rsidR="008F5480" w:rsidRDefault="008F5480" w:rsidP="00255439">
      <w:pPr>
        <w:numPr>
          <w:ilvl w:val="0"/>
          <w:numId w:val="1"/>
        </w:numPr>
      </w:pPr>
      <w:r>
        <w:t xml:space="preserve">Adesso, dove vivi? È una situazione provvisoria o definitiva? </w:t>
      </w:r>
    </w:p>
    <w:p w:rsidR="008F5480" w:rsidRDefault="008F5480" w:rsidP="0056601A">
      <w:pPr>
        <w:rPr>
          <w:u w:val="single"/>
        </w:rPr>
      </w:pPr>
      <w:r>
        <w:rPr>
          <w:u w:val="single"/>
        </w:rPr>
        <w:t>Mi sono trasferita in Italia nel settembre 2010, ho vissuto per alcuni mesi a casa della famiglia che mi ha sempre ospitato quando ero bambina, ho affittato un alloggio per 2 mesi e finalmente a febbraio mi è stato assegnato un posto a “Villa Claretta”, un residence universitario. Spero proprio sia la mia sistemazione definitiva. L’alloggio mi è stato assegnato dall’edisu.</w:t>
      </w:r>
    </w:p>
    <w:p w:rsidR="008F5480" w:rsidRDefault="008F5480" w:rsidP="0056601A">
      <w:pPr>
        <w:rPr>
          <w:u w:val="single"/>
        </w:rPr>
      </w:pPr>
    </w:p>
    <w:p w:rsidR="008F5480" w:rsidRPr="00754890" w:rsidRDefault="008F5480" w:rsidP="00754890">
      <w:pPr>
        <w:numPr>
          <w:ilvl w:val="0"/>
          <w:numId w:val="1"/>
        </w:numPr>
      </w:pPr>
      <w:r>
        <w:t xml:space="preserve">Quando hai deciso di venire in Italia, cos’hai fatto? </w:t>
      </w:r>
      <w:r>
        <w:rPr>
          <w:u w:val="single"/>
        </w:rPr>
        <w:t>Ho contattato la famiglia ospitante e ho chiesto loro di informarsi per me.</w:t>
      </w:r>
    </w:p>
    <w:p w:rsidR="008F5480" w:rsidRPr="00754890" w:rsidRDefault="008F5480" w:rsidP="00754890">
      <w:pPr>
        <w:ind w:left="360"/>
      </w:pPr>
    </w:p>
    <w:p w:rsidR="008F5480" w:rsidRDefault="008F5480" w:rsidP="00754890">
      <w:pPr>
        <w:numPr>
          <w:ilvl w:val="0"/>
          <w:numId w:val="1"/>
        </w:numPr>
        <w:jc w:val="both"/>
      </w:pPr>
      <w:r>
        <w:t xml:space="preserve">Quando sei arrivato in Italia, avevi già chiaro cosa fare? </w:t>
      </w:r>
      <w:r>
        <w:rPr>
          <w:u w:val="single"/>
        </w:rPr>
        <w:t>No. Mi muovevo “alla cieca”.</w:t>
      </w:r>
    </w:p>
    <w:p w:rsidR="008F5480" w:rsidRPr="000E63E2" w:rsidRDefault="008F5480" w:rsidP="0056601A">
      <w:pPr>
        <w:rPr>
          <w:u w:val="single"/>
        </w:rPr>
      </w:pPr>
    </w:p>
    <w:p w:rsidR="008F5480" w:rsidRDefault="008F5480" w:rsidP="000E63E2">
      <w:pPr>
        <w:jc w:val="center"/>
        <w:rPr>
          <w:b/>
          <w:sz w:val="32"/>
          <w:szCs w:val="32"/>
        </w:rPr>
      </w:pPr>
      <w:r w:rsidRPr="00384F85">
        <w:rPr>
          <w:b/>
          <w:sz w:val="32"/>
          <w:szCs w:val="32"/>
        </w:rPr>
        <w:t>Intervista 2</w:t>
      </w:r>
      <w:r w:rsidRPr="00384F85">
        <w:rPr>
          <w:b/>
          <w:sz w:val="32"/>
          <w:szCs w:val="32"/>
        </w:rPr>
        <w:br/>
        <w:t>Semistrutturata</w:t>
      </w:r>
    </w:p>
    <w:p w:rsidR="008F5480" w:rsidRPr="005B3CEA" w:rsidRDefault="008F5480" w:rsidP="000E63E2">
      <w:pPr>
        <w:rPr>
          <w:b/>
        </w:rPr>
      </w:pPr>
    </w:p>
    <w:p w:rsidR="008F5480" w:rsidRDefault="008F5480" w:rsidP="000E63E2">
      <w:pPr>
        <w:jc w:val="both"/>
      </w:pPr>
    </w:p>
    <w:p w:rsidR="008F5480" w:rsidRDefault="008F5480" w:rsidP="000E63E2">
      <w:pPr>
        <w:numPr>
          <w:ilvl w:val="0"/>
          <w:numId w:val="25"/>
        </w:numPr>
        <w:jc w:val="both"/>
      </w:pPr>
      <w:r>
        <w:t>Percorso burocratico:</w:t>
      </w:r>
    </w:p>
    <w:p w:rsidR="008F5480" w:rsidRDefault="008F5480" w:rsidP="000E63E2">
      <w:pPr>
        <w:numPr>
          <w:ilvl w:val="1"/>
          <w:numId w:val="11"/>
        </w:numPr>
        <w:jc w:val="both"/>
      </w:pPr>
      <w:r>
        <w:t xml:space="preserve">Nel paese di origine: </w:t>
      </w:r>
      <w:r>
        <w:rPr>
          <w:u w:val="single"/>
        </w:rPr>
        <w:t>ho dovuto far tradurre e legalizzare il mio titolo di studio (erano necessaria almeno 12 anni di scolarizzazione ed io ne avevo 14), l’atto di nascita e il raddito della mia famiglia. Sempre nel mio paese ho dovuto fare il visto, questo documento è stato gratis. Ho dovuto contattare una famiglia italiana che desse disponibilità ad ospitarmi.</w:t>
      </w:r>
    </w:p>
    <w:p w:rsidR="008F5480" w:rsidRPr="005B3CEA" w:rsidRDefault="008F5480" w:rsidP="000E63E2">
      <w:pPr>
        <w:numPr>
          <w:ilvl w:val="1"/>
          <w:numId w:val="11"/>
        </w:numPr>
        <w:jc w:val="both"/>
      </w:pPr>
      <w:r>
        <w:t xml:space="preserve">In Italia: </w:t>
      </w:r>
      <w:r>
        <w:rPr>
          <w:u w:val="single"/>
        </w:rPr>
        <w:t>codice fiscale, ISEE</w:t>
      </w:r>
      <w:r w:rsidRPr="009F47D3">
        <w:rPr>
          <w:u w:val="single"/>
        </w:rPr>
        <w:t xml:space="preserve"> </w:t>
      </w:r>
      <w:r>
        <w:rPr>
          <w:u w:val="single"/>
        </w:rPr>
        <w:t>e assicurazione sanitaria (89 € all’anno, l’assicurazione mi compre le visite in ospedale e le spese date dalle cure di eventuali incidenti, se voglio usufruire di un medico esterno all’ospedale, compreso il medico della mutua, lo devo pagare)</w:t>
      </w:r>
    </w:p>
    <w:p w:rsidR="008F5480" w:rsidRDefault="008F5480" w:rsidP="005B3CEA">
      <w:pPr>
        <w:jc w:val="both"/>
      </w:pPr>
    </w:p>
    <w:p w:rsidR="008F5480" w:rsidRPr="005B3CEA" w:rsidRDefault="008F5480" w:rsidP="000E63E2">
      <w:pPr>
        <w:numPr>
          <w:ilvl w:val="0"/>
          <w:numId w:val="25"/>
        </w:numPr>
        <w:jc w:val="both"/>
      </w:pPr>
      <w:r w:rsidRPr="005938E3">
        <w:t>Dettagli sulla procedura per l’ottenimento del permesso di soggiorno seguita dall’intervistato</w:t>
      </w:r>
      <w:r>
        <w:t xml:space="preserve">: </w:t>
      </w:r>
      <w:r>
        <w:rPr>
          <w:u w:val="single"/>
        </w:rPr>
        <w:t>Il visto mi scadeva il 31 gennaio, per ottenere il permesso di soggiorno dovevo spedire per posta vari documenti che avevo già e dei moduli che mi ha fornito il centro immatricolazioni.</w:t>
      </w:r>
    </w:p>
    <w:p w:rsidR="008F5480" w:rsidRDefault="008F5480" w:rsidP="005B3CEA">
      <w:pPr>
        <w:ind w:left="360"/>
        <w:jc w:val="both"/>
      </w:pPr>
      <w:r w:rsidRPr="005938E3">
        <w:t xml:space="preserve"> </w:t>
      </w:r>
    </w:p>
    <w:p w:rsidR="008F5480" w:rsidRDefault="008F5480" w:rsidP="005B3CEA">
      <w:pPr>
        <w:numPr>
          <w:ilvl w:val="0"/>
          <w:numId w:val="25"/>
        </w:numPr>
        <w:jc w:val="both"/>
      </w:pPr>
      <w:r w:rsidRPr="005938E3">
        <w:t>Dettagli sulla procedura per l’ottenimento del codice fiscale seguita dall’intervistato</w:t>
      </w:r>
      <w:r>
        <w:t xml:space="preserve">: </w:t>
      </w:r>
      <w:r>
        <w:rPr>
          <w:u w:val="single"/>
        </w:rPr>
        <w:t>l’ottenimento del codice fiscale non è una pratica molto complicata, ma per me lo è stata perché sono nata quando il mio Paese era ancora Unione Sovietica, ora invece è Bielorussia perciò l’Ufficio delle Entrate e L’università non sanno in che paese considerarmi, morale che ho 2 codici fiscali.</w:t>
      </w:r>
    </w:p>
    <w:p w:rsidR="008F5480" w:rsidRDefault="008F5480" w:rsidP="005B3CEA">
      <w:pPr>
        <w:ind w:left="360"/>
        <w:jc w:val="both"/>
      </w:pPr>
      <w:r w:rsidRPr="005938E3">
        <w:t xml:space="preserve"> </w:t>
      </w:r>
    </w:p>
    <w:p w:rsidR="008F5480" w:rsidRPr="005B3CEA" w:rsidRDefault="008F5480" w:rsidP="000E63E2">
      <w:pPr>
        <w:numPr>
          <w:ilvl w:val="0"/>
          <w:numId w:val="25"/>
        </w:numPr>
        <w:jc w:val="both"/>
      </w:pPr>
      <w:r>
        <w:t xml:space="preserve">Spese (cosa, quanto, chi ti ha aiutato…): </w:t>
      </w:r>
      <w:r>
        <w:rPr>
          <w:u w:val="single"/>
        </w:rPr>
        <w:t>Per le spese del viaggio mi ha aiutato mio fratello, una volta arrivata in Italia sono stata a carico della mia famiglia ospitante finché non è arrivata la borsa di studio.</w:t>
      </w:r>
    </w:p>
    <w:p w:rsidR="008F5480" w:rsidRDefault="008F5480" w:rsidP="005B3CEA">
      <w:pPr>
        <w:jc w:val="both"/>
      </w:pPr>
    </w:p>
    <w:p w:rsidR="008F5480" w:rsidRPr="00F46F90" w:rsidRDefault="008F5480" w:rsidP="000E63E2">
      <w:pPr>
        <w:numPr>
          <w:ilvl w:val="0"/>
          <w:numId w:val="25"/>
        </w:numPr>
        <w:jc w:val="both"/>
      </w:pPr>
      <w:r>
        <w:t xml:space="preserve">C’è stata una persona, al di fuori dell’ambito burocratico, che ti è stata di particolare aiuto? Credi che l’aiuto di questa persona sia stato fondamentale? </w:t>
      </w:r>
      <w:r>
        <w:rPr>
          <w:u w:val="single"/>
        </w:rPr>
        <w:t>Sono stata aiutata moltissimo dalla figlia della mia famiglia ospitante e dai suoi amici universitari. Senza il loro aiuto non credo sarei riuscita a fare tutto.</w:t>
      </w:r>
    </w:p>
    <w:p w:rsidR="008F5480" w:rsidRDefault="008F5480" w:rsidP="00F46F90">
      <w:pPr>
        <w:jc w:val="both"/>
      </w:pPr>
    </w:p>
    <w:p w:rsidR="008F5480" w:rsidRDefault="008F5480" w:rsidP="00754890">
      <w:pPr>
        <w:numPr>
          <w:ilvl w:val="0"/>
          <w:numId w:val="25"/>
        </w:numPr>
        <w:jc w:val="both"/>
      </w:pPr>
      <w:r>
        <w:t xml:space="preserve">Ufficio stranieri: pensi che ti sia stato di particolare aiuto? </w:t>
      </w:r>
      <w:r>
        <w:rPr>
          <w:u w:val="single"/>
        </w:rPr>
        <w:t>Il personale dell’ ufficio studenti stranieri è molto preparato, sono stati tutti molto gentili e in un tempo molto breve, sono molto soddisfatta. Si sono occupati della mia immatricolazione e mi hanno spiegato come far riconoscere il mio diploma in Italia per poter trovare lavoro.</w:t>
      </w:r>
    </w:p>
    <w:p w:rsidR="008F5480" w:rsidRDefault="008F5480" w:rsidP="00754890">
      <w:pPr>
        <w:ind w:left="284"/>
        <w:jc w:val="both"/>
      </w:pPr>
      <w:r>
        <w:t xml:space="preserve">Avevano tutta la modulistica necessaria all’iscrizione? </w:t>
      </w:r>
      <w:r>
        <w:rPr>
          <w:u w:val="single"/>
        </w:rPr>
        <w:t>Si, hanno pensato a tutto loro.</w:t>
      </w:r>
    </w:p>
    <w:p w:rsidR="008F5480" w:rsidRDefault="008F5480" w:rsidP="00F46F90">
      <w:pPr>
        <w:ind w:left="360"/>
        <w:jc w:val="both"/>
      </w:pPr>
    </w:p>
    <w:p w:rsidR="008F5480" w:rsidRPr="00754890" w:rsidRDefault="008F5480" w:rsidP="000E63E2">
      <w:pPr>
        <w:numPr>
          <w:ilvl w:val="0"/>
          <w:numId w:val="25"/>
        </w:numPr>
        <w:jc w:val="both"/>
      </w:pPr>
      <w:r>
        <w:t xml:space="preserve">Quanti uffici hai dovuto contattare? Ufficio Stranieri e </w:t>
      </w:r>
      <w:r>
        <w:rPr>
          <w:u w:val="single"/>
        </w:rPr>
        <w:t>Edisu</w:t>
      </w:r>
    </w:p>
    <w:p w:rsidR="008F5480" w:rsidRPr="00754890" w:rsidRDefault="008F5480" w:rsidP="00754890">
      <w:pPr>
        <w:ind w:left="360"/>
        <w:jc w:val="both"/>
      </w:pPr>
    </w:p>
    <w:p w:rsidR="008F5480" w:rsidRDefault="008F5480" w:rsidP="00754890">
      <w:pPr>
        <w:numPr>
          <w:ilvl w:val="0"/>
          <w:numId w:val="25"/>
        </w:numPr>
        <w:jc w:val="both"/>
      </w:pPr>
      <w:r>
        <w:t xml:space="preserve">Sei soddisfatto delle tempistiche degli uffici? </w:t>
      </w:r>
      <w:r>
        <w:rPr>
          <w:u w:val="single"/>
        </w:rPr>
        <w:t>Si, molto.</w:t>
      </w:r>
    </w:p>
    <w:p w:rsidR="008F5480" w:rsidRDefault="008F5480" w:rsidP="00754890">
      <w:pPr>
        <w:jc w:val="both"/>
      </w:pPr>
    </w:p>
    <w:p w:rsidR="008F5480" w:rsidRDefault="008F5480" w:rsidP="000E63E2">
      <w:pPr>
        <w:numPr>
          <w:ilvl w:val="0"/>
          <w:numId w:val="25"/>
        </w:numPr>
        <w:jc w:val="both"/>
      </w:pPr>
      <w:r>
        <w:t xml:space="preserve">Dove hai reperito le informazioni? </w:t>
      </w:r>
      <w:r>
        <w:rPr>
          <w:u w:val="single"/>
        </w:rPr>
        <w:t>Amici e il sito dell’Università</w:t>
      </w:r>
    </w:p>
    <w:p w:rsidR="008F5480" w:rsidRDefault="008F5480" w:rsidP="009D60F7">
      <w:pPr>
        <w:pStyle w:val="ListParagraph"/>
      </w:pPr>
    </w:p>
    <w:p w:rsidR="008F5480" w:rsidRPr="00F46F90" w:rsidRDefault="008F5480" w:rsidP="000E63E2">
      <w:pPr>
        <w:numPr>
          <w:ilvl w:val="0"/>
          <w:numId w:val="25"/>
        </w:numPr>
        <w:jc w:val="both"/>
      </w:pPr>
      <w:r>
        <w:t>Hai trovato le informazioni chiare?</w:t>
      </w:r>
      <w:r>
        <w:rPr>
          <w:u w:val="single"/>
        </w:rPr>
        <w:t xml:space="preserve"> Sul sito le informazioni non erano disponibili nella mia lingua, ma nonostante mi facessi aiutare nella comprensione da italiani, le informazioni non erano chiare nemmeno a loro.</w:t>
      </w:r>
    </w:p>
    <w:p w:rsidR="008F5480" w:rsidRDefault="008F5480" w:rsidP="00F46F90">
      <w:pPr>
        <w:jc w:val="both"/>
      </w:pPr>
    </w:p>
    <w:p w:rsidR="008F5480" w:rsidRPr="00754890" w:rsidRDefault="008F5480" w:rsidP="000E63E2">
      <w:pPr>
        <w:numPr>
          <w:ilvl w:val="0"/>
          <w:numId w:val="25"/>
        </w:numPr>
        <w:jc w:val="both"/>
      </w:pPr>
      <w:r>
        <w:t xml:space="preserve">Informazioni (efficacia, comprensione, etc…): </w:t>
      </w:r>
      <w:r>
        <w:rPr>
          <w:u w:val="single"/>
        </w:rPr>
        <w:t>tutto ok, la mia famiglia ospitante si era informata bene prima che arrivassi.</w:t>
      </w:r>
    </w:p>
    <w:p w:rsidR="008F5480" w:rsidRDefault="008F5480" w:rsidP="00754890">
      <w:pPr>
        <w:pStyle w:val="ListParagraph"/>
      </w:pPr>
    </w:p>
    <w:p w:rsidR="008F5480" w:rsidRDefault="008F5480" w:rsidP="00754890">
      <w:pPr>
        <w:numPr>
          <w:ilvl w:val="0"/>
          <w:numId w:val="25"/>
        </w:numPr>
      </w:pPr>
      <w:r>
        <w:t xml:space="preserve">Hai incontrato grosse difficoltà di comunicazione per via della lingua? </w:t>
      </w:r>
      <w:r>
        <w:rPr>
          <w:u w:val="single"/>
        </w:rPr>
        <w:t>si</w:t>
      </w:r>
    </w:p>
    <w:p w:rsidR="008F5480" w:rsidRDefault="008F5480" w:rsidP="009D60F7">
      <w:pPr>
        <w:ind w:left="360"/>
        <w:jc w:val="both"/>
      </w:pPr>
    </w:p>
    <w:p w:rsidR="008F5480" w:rsidRPr="00F46F90" w:rsidRDefault="008F5480" w:rsidP="000E63E2">
      <w:pPr>
        <w:numPr>
          <w:ilvl w:val="0"/>
          <w:numId w:val="25"/>
        </w:numPr>
        <w:jc w:val="both"/>
      </w:pPr>
      <w:r>
        <w:t xml:space="preserve">Personale uffici italiani (preparazione, disponibilità, etc..): </w:t>
      </w:r>
      <w:r>
        <w:rPr>
          <w:u w:val="single"/>
        </w:rPr>
        <w:t>Tutti gentili e preparati.</w:t>
      </w:r>
    </w:p>
    <w:p w:rsidR="008F5480" w:rsidRDefault="008F5480" w:rsidP="00F46F90">
      <w:pPr>
        <w:jc w:val="both"/>
      </w:pPr>
    </w:p>
    <w:p w:rsidR="008F5480" w:rsidRPr="00F46F90" w:rsidRDefault="008F5480" w:rsidP="000E63E2">
      <w:pPr>
        <w:numPr>
          <w:ilvl w:val="0"/>
          <w:numId w:val="25"/>
        </w:numPr>
        <w:jc w:val="both"/>
      </w:pPr>
      <w:r>
        <w:t xml:space="preserve">C’è stato qualcuno nell’ambito universitario che si è occupato di presentarti tutti i possibili servizi a cui puoi accedere? </w:t>
      </w:r>
      <w:r>
        <w:rPr>
          <w:u w:val="single"/>
        </w:rPr>
        <w:t>Mi sono appoggiata alle sole informazioni datemi all’Edisu.</w:t>
      </w:r>
    </w:p>
    <w:p w:rsidR="008F5480" w:rsidRDefault="008F5480" w:rsidP="00F46F90">
      <w:pPr>
        <w:jc w:val="both"/>
      </w:pPr>
    </w:p>
    <w:p w:rsidR="008F5480" w:rsidRPr="00F46F90" w:rsidRDefault="008F5480" w:rsidP="000E63E2">
      <w:pPr>
        <w:numPr>
          <w:ilvl w:val="0"/>
          <w:numId w:val="25"/>
        </w:numPr>
        <w:jc w:val="both"/>
      </w:pPr>
      <w:r>
        <w:t xml:space="preserve">Tutor: </w:t>
      </w:r>
      <w:r>
        <w:rPr>
          <w:u w:val="single"/>
        </w:rPr>
        <w:t>mai sentito parlare di questa figura.</w:t>
      </w:r>
    </w:p>
    <w:p w:rsidR="008F5480" w:rsidRDefault="008F5480" w:rsidP="00F46F90">
      <w:pPr>
        <w:jc w:val="both"/>
      </w:pPr>
    </w:p>
    <w:p w:rsidR="008F5480" w:rsidRPr="009F47D3" w:rsidRDefault="008F5480" w:rsidP="000E63E2">
      <w:pPr>
        <w:numPr>
          <w:ilvl w:val="0"/>
          <w:numId w:val="25"/>
        </w:numPr>
        <w:jc w:val="both"/>
      </w:pPr>
      <w:r>
        <w:t xml:space="preserve">Borsa di studio: </w:t>
      </w:r>
      <w:r>
        <w:rPr>
          <w:u w:val="single"/>
        </w:rPr>
        <w:t>sapevo dell’esistenza di tale servizio già in Bielorussia. Sono stata molto aiutata nel compilare i moduli per richiedere la borsa di studio, ci sono molto studenti bilingue che aiutano le matricole (ragazzi delle 150 h). La borsa di studio mi è stata confermata dopo un paio di mesi. Essa comprende l’alloggio, la mensa e del denaro.</w:t>
      </w:r>
    </w:p>
    <w:p w:rsidR="008F5480" w:rsidRDefault="008F5480" w:rsidP="009F47D3">
      <w:pPr>
        <w:jc w:val="both"/>
      </w:pPr>
    </w:p>
    <w:p w:rsidR="008F5480" w:rsidRPr="009F47D3" w:rsidRDefault="008F5480" w:rsidP="000E63E2">
      <w:pPr>
        <w:numPr>
          <w:ilvl w:val="0"/>
          <w:numId w:val="25"/>
        </w:numPr>
        <w:jc w:val="both"/>
      </w:pPr>
      <w:r>
        <w:t xml:space="preserve">Mensa: </w:t>
      </w:r>
      <w:r>
        <w:rPr>
          <w:u w:val="single"/>
        </w:rPr>
        <w:t>mai usata benché ne avessi la possibilità.</w:t>
      </w:r>
    </w:p>
    <w:p w:rsidR="008F5480" w:rsidRDefault="008F5480" w:rsidP="009F47D3">
      <w:pPr>
        <w:jc w:val="both"/>
      </w:pPr>
    </w:p>
    <w:p w:rsidR="008F5480" w:rsidRPr="009F47D3" w:rsidRDefault="008F5480" w:rsidP="000E63E2">
      <w:pPr>
        <w:numPr>
          <w:ilvl w:val="0"/>
          <w:numId w:val="25"/>
        </w:numPr>
        <w:jc w:val="both"/>
      </w:pPr>
      <w:r>
        <w:t xml:space="preserve">Alloggio/collegio: </w:t>
      </w:r>
      <w:r>
        <w:rPr>
          <w:u w:val="single"/>
        </w:rPr>
        <w:t>mi è stato assegnato in ritardo perché ho fatto la richiesta oltre la scadenza, colpa mia. Mi hanno assegnato l’alloggio a febbraio. Mi trovo molto bene, purtroppo però si trova a Collegno quindi il percorso per raggiungere l’Università non è breve, ma non voglio chiedere il trasferimento perché ho sentito che il Residence di Torino è più vicino, ma peggiore.</w:t>
      </w:r>
    </w:p>
    <w:p w:rsidR="008F5480" w:rsidRDefault="008F5480" w:rsidP="009F47D3">
      <w:pPr>
        <w:jc w:val="both"/>
      </w:pPr>
    </w:p>
    <w:p w:rsidR="008F5480" w:rsidRPr="009F47D3" w:rsidRDefault="008F5480" w:rsidP="000E63E2">
      <w:pPr>
        <w:numPr>
          <w:ilvl w:val="0"/>
          <w:numId w:val="25"/>
        </w:numPr>
        <w:jc w:val="both"/>
      </w:pPr>
      <w:r>
        <w:t xml:space="preserve">Incontri introduttivi: </w:t>
      </w:r>
      <w:r>
        <w:rPr>
          <w:u w:val="single"/>
        </w:rPr>
        <w:t>si, uno solo in cui ci è stata fatta una panoramica generale sul funzionamento dell’università. Era un incontro per tutte le matricole, straniere e non.</w:t>
      </w:r>
    </w:p>
    <w:p w:rsidR="008F5480" w:rsidRDefault="008F5480" w:rsidP="009F47D3">
      <w:pPr>
        <w:jc w:val="both"/>
      </w:pPr>
    </w:p>
    <w:p w:rsidR="008F5480" w:rsidRPr="009F47D3" w:rsidRDefault="008F5480" w:rsidP="000E63E2">
      <w:pPr>
        <w:numPr>
          <w:ilvl w:val="0"/>
          <w:numId w:val="25"/>
        </w:numPr>
        <w:jc w:val="both"/>
      </w:pPr>
      <w:r>
        <w:t xml:space="preserve">Incontri dedicati: </w:t>
      </w:r>
      <w:r w:rsidRPr="009F47D3">
        <w:rPr>
          <w:u w:val="single"/>
        </w:rPr>
        <w:t>mai sentito parlare di incontri per soli studenti stranieri</w:t>
      </w:r>
      <w:r>
        <w:rPr>
          <w:u w:val="single"/>
        </w:rPr>
        <w:t>, mi piacerebbe ci fossero.</w:t>
      </w:r>
    </w:p>
    <w:p w:rsidR="008F5480" w:rsidRDefault="008F5480" w:rsidP="009F47D3">
      <w:pPr>
        <w:jc w:val="both"/>
      </w:pPr>
    </w:p>
    <w:p w:rsidR="008F5480" w:rsidRPr="009F47D3" w:rsidRDefault="008F5480" w:rsidP="000E63E2">
      <w:pPr>
        <w:numPr>
          <w:ilvl w:val="0"/>
          <w:numId w:val="25"/>
        </w:numPr>
        <w:jc w:val="both"/>
      </w:pPr>
      <w:r>
        <w:t xml:space="preserve">Sei stato invitato e hai partecipato a incontri per studenti stranieri? </w:t>
      </w:r>
      <w:r>
        <w:rPr>
          <w:u w:val="single"/>
        </w:rPr>
        <w:t>No, mai.</w:t>
      </w:r>
    </w:p>
    <w:p w:rsidR="008F5480" w:rsidRDefault="008F5480" w:rsidP="009F47D3">
      <w:pPr>
        <w:jc w:val="both"/>
      </w:pPr>
    </w:p>
    <w:p w:rsidR="008F5480" w:rsidRPr="009F47D3" w:rsidRDefault="008F5480" w:rsidP="000E63E2">
      <w:pPr>
        <w:numPr>
          <w:ilvl w:val="0"/>
          <w:numId w:val="25"/>
        </w:numPr>
        <w:jc w:val="both"/>
      </w:pPr>
      <w:r>
        <w:t xml:space="preserve">Altri servizi per studenti: </w:t>
      </w:r>
      <w:r>
        <w:rPr>
          <w:u w:val="single"/>
        </w:rPr>
        <w:t>né più né meno dei servizi di cui usufruiscono gli studenti italiani.</w:t>
      </w:r>
    </w:p>
    <w:p w:rsidR="008F5480" w:rsidRDefault="008F5480" w:rsidP="009F47D3">
      <w:pPr>
        <w:jc w:val="both"/>
      </w:pPr>
    </w:p>
    <w:p w:rsidR="008F5480" w:rsidRPr="009F47D3" w:rsidRDefault="008F5480" w:rsidP="000E63E2">
      <w:pPr>
        <w:numPr>
          <w:ilvl w:val="0"/>
          <w:numId w:val="25"/>
        </w:numPr>
        <w:jc w:val="both"/>
      </w:pPr>
      <w:r>
        <w:t xml:space="preserve">Ora che sei ufficialmente iscritto, il tuo iter burocratico è concluso? </w:t>
      </w:r>
      <w:r>
        <w:rPr>
          <w:u w:val="single"/>
        </w:rPr>
        <w:t xml:space="preserve">Per quest’anno si, ogni anno dovrò rinnovare il permesso di soggiorno, la richiesta per l’Edisu e l’assicurazione sanitaria. </w:t>
      </w:r>
    </w:p>
    <w:p w:rsidR="008F5480" w:rsidRDefault="008F5480" w:rsidP="009F47D3">
      <w:pPr>
        <w:jc w:val="both"/>
      </w:pPr>
    </w:p>
    <w:p w:rsidR="008F5480" w:rsidRDefault="008F5480" w:rsidP="000E63E2">
      <w:pPr>
        <w:numPr>
          <w:ilvl w:val="0"/>
          <w:numId w:val="25"/>
        </w:numPr>
        <w:jc w:val="both"/>
      </w:pPr>
      <w:r>
        <w:t>Sensazioni personali su:</w:t>
      </w:r>
    </w:p>
    <w:p w:rsidR="008F5480" w:rsidRDefault="008F5480" w:rsidP="009D60F7">
      <w:pPr>
        <w:numPr>
          <w:ilvl w:val="1"/>
          <w:numId w:val="10"/>
        </w:numPr>
        <w:jc w:val="both"/>
      </w:pPr>
      <w:r>
        <w:t xml:space="preserve">Lezioni: </w:t>
      </w:r>
      <w:r>
        <w:rPr>
          <w:u w:val="single"/>
        </w:rPr>
        <w:t xml:space="preserve">all’inizio problemi per via della lingua, i professori non si sono sempre presentati comprensivi nei miei riguardi. </w:t>
      </w:r>
    </w:p>
    <w:p w:rsidR="008F5480" w:rsidRPr="009D60F7" w:rsidRDefault="008F5480" w:rsidP="000E63E2">
      <w:pPr>
        <w:numPr>
          <w:ilvl w:val="1"/>
          <w:numId w:val="10"/>
        </w:numPr>
        <w:jc w:val="both"/>
      </w:pPr>
      <w:r>
        <w:t xml:space="preserve">Studio a casa: </w:t>
      </w:r>
      <w:r w:rsidRPr="009D60F7">
        <w:rPr>
          <w:u w:val="single"/>
        </w:rPr>
        <w:t>i miei limiti linguistici mi davano grosse difficoltà anche nel capire e distinguere gli argomenti più importanti da quelli più futili</w:t>
      </w:r>
      <w:r>
        <w:rPr>
          <w:u w:val="single"/>
        </w:rPr>
        <w:t>.</w:t>
      </w:r>
    </w:p>
    <w:p w:rsidR="008F5480" w:rsidRDefault="008F5480" w:rsidP="000E63E2">
      <w:pPr>
        <w:numPr>
          <w:ilvl w:val="1"/>
          <w:numId w:val="10"/>
        </w:numPr>
        <w:jc w:val="both"/>
      </w:pPr>
      <w:r>
        <w:t xml:space="preserve">Situazione economica: </w:t>
      </w:r>
      <w:r w:rsidRPr="009D60F7">
        <w:rPr>
          <w:u w:val="single"/>
        </w:rPr>
        <w:t>non avessi dovuto pagare 2 mesi l’affitto di un appartamento, la borsa di studio mi sarebbe sufficiente.</w:t>
      </w:r>
    </w:p>
    <w:p w:rsidR="008F5480" w:rsidRDefault="008F5480" w:rsidP="000E63E2">
      <w:pPr>
        <w:numPr>
          <w:ilvl w:val="1"/>
          <w:numId w:val="10"/>
        </w:numPr>
        <w:jc w:val="both"/>
      </w:pPr>
      <w:r>
        <w:t xml:space="preserve">Strutture universitarie: </w:t>
      </w:r>
      <w:r>
        <w:rPr>
          <w:u w:val="single"/>
        </w:rPr>
        <w:t>sono soddisfatta e non ho mai avuto problemi nell’orientarmi.</w:t>
      </w:r>
    </w:p>
    <w:p w:rsidR="008F5480" w:rsidRDefault="008F5480" w:rsidP="00D03C4F">
      <w:pPr>
        <w:numPr>
          <w:ilvl w:val="1"/>
          <w:numId w:val="10"/>
        </w:numPr>
        <w:jc w:val="both"/>
      </w:pPr>
      <w:r>
        <w:t xml:space="preserve"> Uffici / burocrazia (attuale): </w:t>
      </w:r>
      <w:r>
        <w:rPr>
          <w:u w:val="single"/>
        </w:rPr>
        <w:t>purtroppo ho dovuto passare molte ore in coda davanti agli sportelli, ma non ho mai avuto momenti di sconforto e non mi sono mai pentita della scelta di venire a studiare in Italia, non ti fanno mai sentire solo.</w:t>
      </w:r>
    </w:p>
    <w:p w:rsidR="008F5480" w:rsidRPr="009D60F7" w:rsidRDefault="008F5480" w:rsidP="009D60F7">
      <w:pPr>
        <w:numPr>
          <w:ilvl w:val="1"/>
          <w:numId w:val="10"/>
        </w:numPr>
        <w:jc w:val="both"/>
      </w:pPr>
      <w:r>
        <w:t xml:space="preserve">Sostegno psico-fisico: </w:t>
      </w:r>
      <w:r>
        <w:rPr>
          <w:u w:val="single"/>
        </w:rPr>
        <w:t>Nessuno, eccetto i miei amici, si è mai preoccupato della mia situazione psico-fisica, sempre solo a livello burocratico, Senza il supporto della mia famiglia ospitante e degli amici che ho conosciuto in Italia sarebbe stata molto più dura.</w:t>
      </w:r>
    </w:p>
    <w:p w:rsidR="008F5480" w:rsidRDefault="008F5480" w:rsidP="009D60F7">
      <w:pPr>
        <w:jc w:val="both"/>
      </w:pPr>
    </w:p>
    <w:p w:rsidR="008F5480" w:rsidRDefault="008F5480" w:rsidP="009D60F7">
      <w:pPr>
        <w:numPr>
          <w:ilvl w:val="0"/>
          <w:numId w:val="25"/>
        </w:numPr>
      </w:pPr>
      <w:r>
        <w:t xml:space="preserve">Pensi che l’Università abbia facilitato la tua integrazione dal punto di vista umano? </w:t>
      </w:r>
      <w:r>
        <w:rPr>
          <w:u w:val="single"/>
        </w:rPr>
        <w:t>Non ho avuto problemi, ma non credo sia grazie all’Università.</w:t>
      </w:r>
    </w:p>
    <w:p w:rsidR="008F5480" w:rsidRDefault="008F5480" w:rsidP="009D60F7">
      <w:pPr>
        <w:ind w:left="360"/>
      </w:pPr>
    </w:p>
    <w:p w:rsidR="008F5480" w:rsidRPr="009D60F7" w:rsidRDefault="008F5480" w:rsidP="009D60F7">
      <w:pPr>
        <w:numPr>
          <w:ilvl w:val="0"/>
          <w:numId w:val="25"/>
        </w:numPr>
        <w:jc w:val="both"/>
        <w:rPr>
          <w:u w:val="single"/>
        </w:rPr>
      </w:pPr>
      <w:r>
        <w:t xml:space="preserve">Consigli che daresti all’Università? </w:t>
      </w:r>
      <w:r>
        <w:rPr>
          <w:u w:val="single"/>
        </w:rPr>
        <w:t>Sarebbe stato meglio avere una guida cartacea (so che gli anni scorsi c’era) perché internet non è sempre con te.</w:t>
      </w:r>
    </w:p>
    <w:sectPr w:rsidR="008F5480" w:rsidRPr="009D60F7" w:rsidSect="006C272A">
      <w:pgSz w:w="11906" w:h="16838"/>
      <w:pgMar w:top="539" w:right="1134" w:bottom="1134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55B64"/>
    <w:multiLevelType w:val="hybridMultilevel"/>
    <w:tmpl w:val="5D3E83A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46E7B54"/>
    <w:multiLevelType w:val="hybridMultilevel"/>
    <w:tmpl w:val="EC9474CE"/>
    <w:lvl w:ilvl="0" w:tplc="2F6C951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4527C4"/>
    <w:multiLevelType w:val="hybridMultilevel"/>
    <w:tmpl w:val="80409E5A"/>
    <w:lvl w:ilvl="0" w:tplc="04100011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EB0A61"/>
    <w:multiLevelType w:val="hybridMultilevel"/>
    <w:tmpl w:val="27EAB4C8"/>
    <w:lvl w:ilvl="0" w:tplc="0410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1824BD"/>
    <w:multiLevelType w:val="hybridMultilevel"/>
    <w:tmpl w:val="2D98AFCE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7682A89"/>
    <w:multiLevelType w:val="hybridMultilevel"/>
    <w:tmpl w:val="18CCA1F8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AC77F26"/>
    <w:multiLevelType w:val="hybridMultilevel"/>
    <w:tmpl w:val="03BC95A4"/>
    <w:lvl w:ilvl="0" w:tplc="04100011">
      <w:start w:val="1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0C3EDC"/>
    <w:multiLevelType w:val="hybridMultilevel"/>
    <w:tmpl w:val="54E8DEC0"/>
    <w:lvl w:ilvl="0" w:tplc="0410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BD2B6C2">
      <w:start w:val="8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02F5844"/>
    <w:multiLevelType w:val="hybridMultilevel"/>
    <w:tmpl w:val="33F823FC"/>
    <w:lvl w:ilvl="0" w:tplc="04100011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C515408"/>
    <w:multiLevelType w:val="hybridMultilevel"/>
    <w:tmpl w:val="89BA08DA"/>
    <w:lvl w:ilvl="0" w:tplc="04100011">
      <w:start w:val="1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6B50DC0"/>
    <w:multiLevelType w:val="hybridMultilevel"/>
    <w:tmpl w:val="3B00D62A"/>
    <w:lvl w:ilvl="0" w:tplc="0410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1BF0AF0"/>
    <w:multiLevelType w:val="hybridMultilevel"/>
    <w:tmpl w:val="13D66900"/>
    <w:lvl w:ilvl="0" w:tplc="0410001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7875CA4"/>
    <w:multiLevelType w:val="hybridMultilevel"/>
    <w:tmpl w:val="A8EC0A2C"/>
    <w:lvl w:ilvl="0" w:tplc="0410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DF31EC8"/>
    <w:multiLevelType w:val="hybridMultilevel"/>
    <w:tmpl w:val="F4B42822"/>
    <w:lvl w:ilvl="0" w:tplc="04100011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35A67AE"/>
    <w:multiLevelType w:val="hybridMultilevel"/>
    <w:tmpl w:val="E6E43F16"/>
    <w:lvl w:ilvl="0" w:tplc="04100011">
      <w:start w:val="2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4CE2273"/>
    <w:multiLevelType w:val="hybridMultilevel"/>
    <w:tmpl w:val="F844DBC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504DBD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9B364B6"/>
    <w:multiLevelType w:val="hybridMultilevel"/>
    <w:tmpl w:val="6ED8D288"/>
    <w:lvl w:ilvl="0" w:tplc="0410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E133829"/>
    <w:multiLevelType w:val="hybridMultilevel"/>
    <w:tmpl w:val="926EF776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3642EAC"/>
    <w:multiLevelType w:val="hybridMultilevel"/>
    <w:tmpl w:val="5068FD38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85374D4"/>
    <w:multiLevelType w:val="hybridMultilevel"/>
    <w:tmpl w:val="7FAAFD8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6A03531C"/>
    <w:multiLevelType w:val="hybridMultilevel"/>
    <w:tmpl w:val="2818677E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19F2372"/>
    <w:multiLevelType w:val="hybridMultilevel"/>
    <w:tmpl w:val="2B8C0E70"/>
    <w:lvl w:ilvl="0" w:tplc="04100011">
      <w:start w:val="2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44E1FB1"/>
    <w:multiLevelType w:val="hybridMultilevel"/>
    <w:tmpl w:val="83303D98"/>
    <w:lvl w:ilvl="0" w:tplc="04100011">
      <w:start w:val="2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753499"/>
    <w:multiLevelType w:val="hybridMultilevel"/>
    <w:tmpl w:val="847E4DB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7512AF1"/>
    <w:multiLevelType w:val="hybridMultilevel"/>
    <w:tmpl w:val="32E6143C"/>
    <w:lvl w:ilvl="0" w:tplc="04100011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BB6569F"/>
    <w:multiLevelType w:val="hybridMultilevel"/>
    <w:tmpl w:val="6F5A303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5"/>
  </w:num>
  <w:num w:numId="2">
    <w:abstractNumId w:val="1"/>
  </w:num>
  <w:num w:numId="3">
    <w:abstractNumId w:val="23"/>
  </w:num>
  <w:num w:numId="4">
    <w:abstractNumId w:val="18"/>
  </w:num>
  <w:num w:numId="5">
    <w:abstractNumId w:val="17"/>
  </w:num>
  <w:num w:numId="6">
    <w:abstractNumId w:val="4"/>
  </w:num>
  <w:num w:numId="7">
    <w:abstractNumId w:val="5"/>
  </w:num>
  <w:num w:numId="8">
    <w:abstractNumId w:val="12"/>
  </w:num>
  <w:num w:numId="9">
    <w:abstractNumId w:val="20"/>
  </w:num>
  <w:num w:numId="10">
    <w:abstractNumId w:val="7"/>
  </w:num>
  <w:num w:numId="11">
    <w:abstractNumId w:val="15"/>
  </w:num>
  <w:num w:numId="12">
    <w:abstractNumId w:val="10"/>
  </w:num>
  <w:num w:numId="13">
    <w:abstractNumId w:val="16"/>
  </w:num>
  <w:num w:numId="14">
    <w:abstractNumId w:val="3"/>
  </w:num>
  <w:num w:numId="15">
    <w:abstractNumId w:val="13"/>
  </w:num>
  <w:num w:numId="16">
    <w:abstractNumId w:val="2"/>
  </w:num>
  <w:num w:numId="17">
    <w:abstractNumId w:val="11"/>
  </w:num>
  <w:num w:numId="18">
    <w:abstractNumId w:val="8"/>
  </w:num>
  <w:num w:numId="19">
    <w:abstractNumId w:val="9"/>
  </w:num>
  <w:num w:numId="20">
    <w:abstractNumId w:val="6"/>
  </w:num>
  <w:num w:numId="21">
    <w:abstractNumId w:val="24"/>
  </w:num>
  <w:num w:numId="22">
    <w:abstractNumId w:val="22"/>
  </w:num>
  <w:num w:numId="23">
    <w:abstractNumId w:val="14"/>
  </w:num>
  <w:num w:numId="24">
    <w:abstractNumId w:val="21"/>
  </w:num>
  <w:num w:numId="25">
    <w:abstractNumId w:val="0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5439"/>
    <w:rsid w:val="000320F8"/>
    <w:rsid w:val="000406A0"/>
    <w:rsid w:val="0004703D"/>
    <w:rsid w:val="00060A13"/>
    <w:rsid w:val="00063B40"/>
    <w:rsid w:val="00070993"/>
    <w:rsid w:val="00086F2D"/>
    <w:rsid w:val="000C4C57"/>
    <w:rsid w:val="000D275E"/>
    <w:rsid w:val="000E09C8"/>
    <w:rsid w:val="000E63E2"/>
    <w:rsid w:val="000F781F"/>
    <w:rsid w:val="0010434C"/>
    <w:rsid w:val="001120F9"/>
    <w:rsid w:val="00123B4C"/>
    <w:rsid w:val="00140D31"/>
    <w:rsid w:val="00147BF8"/>
    <w:rsid w:val="00182496"/>
    <w:rsid w:val="00184AE6"/>
    <w:rsid w:val="00192FBF"/>
    <w:rsid w:val="00196B53"/>
    <w:rsid w:val="001D2A7F"/>
    <w:rsid w:val="001D2B01"/>
    <w:rsid w:val="001D42E0"/>
    <w:rsid w:val="00216CFC"/>
    <w:rsid w:val="00255439"/>
    <w:rsid w:val="002643AB"/>
    <w:rsid w:val="002675DB"/>
    <w:rsid w:val="0027313B"/>
    <w:rsid w:val="002807E8"/>
    <w:rsid w:val="002A1128"/>
    <w:rsid w:val="002B0768"/>
    <w:rsid w:val="002D155F"/>
    <w:rsid w:val="002F39BA"/>
    <w:rsid w:val="00303D14"/>
    <w:rsid w:val="0037388F"/>
    <w:rsid w:val="00384F85"/>
    <w:rsid w:val="003B2A07"/>
    <w:rsid w:val="003B7A2D"/>
    <w:rsid w:val="003E0137"/>
    <w:rsid w:val="003F07B9"/>
    <w:rsid w:val="0040536F"/>
    <w:rsid w:val="004561D9"/>
    <w:rsid w:val="004823DE"/>
    <w:rsid w:val="00486FD4"/>
    <w:rsid w:val="004A1472"/>
    <w:rsid w:val="004A5306"/>
    <w:rsid w:val="004B3244"/>
    <w:rsid w:val="004B5B07"/>
    <w:rsid w:val="004C10CF"/>
    <w:rsid w:val="004C7632"/>
    <w:rsid w:val="004E50D3"/>
    <w:rsid w:val="004F0F23"/>
    <w:rsid w:val="0050113C"/>
    <w:rsid w:val="00514A93"/>
    <w:rsid w:val="005155A2"/>
    <w:rsid w:val="00536278"/>
    <w:rsid w:val="005426D6"/>
    <w:rsid w:val="005501D6"/>
    <w:rsid w:val="005533E3"/>
    <w:rsid w:val="0056601A"/>
    <w:rsid w:val="005821E8"/>
    <w:rsid w:val="005938E3"/>
    <w:rsid w:val="005B2E19"/>
    <w:rsid w:val="005B3CEA"/>
    <w:rsid w:val="005C06D0"/>
    <w:rsid w:val="005F4983"/>
    <w:rsid w:val="005F73D2"/>
    <w:rsid w:val="00650A70"/>
    <w:rsid w:val="0065216C"/>
    <w:rsid w:val="00664A3E"/>
    <w:rsid w:val="006674E9"/>
    <w:rsid w:val="0068421B"/>
    <w:rsid w:val="00693D11"/>
    <w:rsid w:val="006974C1"/>
    <w:rsid w:val="006C0EA5"/>
    <w:rsid w:val="006C229A"/>
    <w:rsid w:val="006C272A"/>
    <w:rsid w:val="006F212E"/>
    <w:rsid w:val="006F240F"/>
    <w:rsid w:val="00720E95"/>
    <w:rsid w:val="00722E86"/>
    <w:rsid w:val="00726D4F"/>
    <w:rsid w:val="00751B07"/>
    <w:rsid w:val="00754890"/>
    <w:rsid w:val="00760E45"/>
    <w:rsid w:val="007621EE"/>
    <w:rsid w:val="0078522E"/>
    <w:rsid w:val="00785999"/>
    <w:rsid w:val="00792492"/>
    <w:rsid w:val="007A1682"/>
    <w:rsid w:val="007C2514"/>
    <w:rsid w:val="007D0C51"/>
    <w:rsid w:val="007E310B"/>
    <w:rsid w:val="007F78E8"/>
    <w:rsid w:val="00806B25"/>
    <w:rsid w:val="00823169"/>
    <w:rsid w:val="008748CC"/>
    <w:rsid w:val="008878D3"/>
    <w:rsid w:val="008C2E6A"/>
    <w:rsid w:val="008E0EBC"/>
    <w:rsid w:val="008F5480"/>
    <w:rsid w:val="00904543"/>
    <w:rsid w:val="009205DD"/>
    <w:rsid w:val="009216BF"/>
    <w:rsid w:val="009364BA"/>
    <w:rsid w:val="0095349F"/>
    <w:rsid w:val="00955580"/>
    <w:rsid w:val="009618B7"/>
    <w:rsid w:val="00965C13"/>
    <w:rsid w:val="00966674"/>
    <w:rsid w:val="00976F6B"/>
    <w:rsid w:val="009845AB"/>
    <w:rsid w:val="009B47DE"/>
    <w:rsid w:val="009B71B9"/>
    <w:rsid w:val="009C2925"/>
    <w:rsid w:val="009D60F7"/>
    <w:rsid w:val="009F47D3"/>
    <w:rsid w:val="00A03258"/>
    <w:rsid w:val="00A416E3"/>
    <w:rsid w:val="00A442C8"/>
    <w:rsid w:val="00A537AF"/>
    <w:rsid w:val="00AA375D"/>
    <w:rsid w:val="00AD008B"/>
    <w:rsid w:val="00B03D37"/>
    <w:rsid w:val="00B2784D"/>
    <w:rsid w:val="00B316A1"/>
    <w:rsid w:val="00B56DB6"/>
    <w:rsid w:val="00B8479D"/>
    <w:rsid w:val="00B96633"/>
    <w:rsid w:val="00BE453B"/>
    <w:rsid w:val="00BF2356"/>
    <w:rsid w:val="00C045F9"/>
    <w:rsid w:val="00C203AE"/>
    <w:rsid w:val="00C20A4A"/>
    <w:rsid w:val="00C25C65"/>
    <w:rsid w:val="00C3225E"/>
    <w:rsid w:val="00C6080E"/>
    <w:rsid w:val="00C642C9"/>
    <w:rsid w:val="00C71FBC"/>
    <w:rsid w:val="00C75E7F"/>
    <w:rsid w:val="00C7786B"/>
    <w:rsid w:val="00C82203"/>
    <w:rsid w:val="00CB4FE3"/>
    <w:rsid w:val="00CD37C1"/>
    <w:rsid w:val="00CD5A22"/>
    <w:rsid w:val="00CD77CF"/>
    <w:rsid w:val="00CE351D"/>
    <w:rsid w:val="00D03C4F"/>
    <w:rsid w:val="00D41ED1"/>
    <w:rsid w:val="00D57A73"/>
    <w:rsid w:val="00D85B24"/>
    <w:rsid w:val="00DC2C9D"/>
    <w:rsid w:val="00DF414A"/>
    <w:rsid w:val="00E112B6"/>
    <w:rsid w:val="00E27176"/>
    <w:rsid w:val="00E433CE"/>
    <w:rsid w:val="00E64228"/>
    <w:rsid w:val="00E6681E"/>
    <w:rsid w:val="00E82976"/>
    <w:rsid w:val="00E90BBD"/>
    <w:rsid w:val="00EF081D"/>
    <w:rsid w:val="00F17700"/>
    <w:rsid w:val="00F23E8F"/>
    <w:rsid w:val="00F46F90"/>
    <w:rsid w:val="00F503D7"/>
    <w:rsid w:val="00F71649"/>
    <w:rsid w:val="00F755C3"/>
    <w:rsid w:val="00F838D3"/>
    <w:rsid w:val="00F8618C"/>
    <w:rsid w:val="00F974EB"/>
    <w:rsid w:val="00FA7777"/>
    <w:rsid w:val="00FF7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43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554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5489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4</Pages>
  <Words>1233</Words>
  <Characters>7034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Amanda</cp:lastModifiedBy>
  <cp:revision>7</cp:revision>
  <cp:lastPrinted>2011-05-11T13:51:00Z</cp:lastPrinted>
  <dcterms:created xsi:type="dcterms:W3CDTF">2011-05-03T18:14:00Z</dcterms:created>
  <dcterms:modified xsi:type="dcterms:W3CDTF">2011-05-11T13:52:00Z</dcterms:modified>
</cp:coreProperties>
</file>